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5B9C37AB"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bookmarkStart w:id="3" w:name="specVersion"/>
            <w:r w:rsidR="00DE65B2" w:rsidRPr="008245FE">
              <w:t>V</w:t>
            </w:r>
            <w:r w:rsidR="00DE65B2">
              <w:rPr>
                <w:lang w:eastAsia="zh-CN"/>
              </w:rPr>
              <w:t>1</w:t>
            </w:r>
            <w:r w:rsidRPr="008245FE">
              <w:t>.</w:t>
            </w:r>
            <w:r w:rsidR="0065244F">
              <w:rPr>
                <w:rFonts w:hint="eastAsia"/>
                <w:lang w:eastAsia="zh-CN"/>
              </w:rPr>
              <w:t>0</w:t>
            </w:r>
            <w:r w:rsidRPr="008245FE">
              <w:t>.</w:t>
            </w:r>
            <w:bookmarkEnd w:id="3"/>
            <w:r w:rsidR="00DE65B2">
              <w:rPr>
                <w:lang w:eastAsia="zh-CN"/>
              </w:rPr>
              <w:t>0</w:t>
            </w:r>
            <w:r w:rsidR="00DE65B2" w:rsidRPr="008245FE">
              <w:t xml:space="preserve"> </w:t>
            </w:r>
            <w:r w:rsidRPr="008245FE">
              <w:rPr>
                <w:sz w:val="32"/>
              </w:rPr>
              <w:t>(</w:t>
            </w:r>
            <w:bookmarkStart w:id="4" w:name="issueDate"/>
            <w:r w:rsidR="002A3C9C" w:rsidRPr="008245FE">
              <w:rPr>
                <w:rFonts w:hint="eastAsia"/>
                <w:sz w:val="32"/>
                <w:lang w:eastAsia="zh-CN"/>
              </w:rPr>
              <w:t>20</w:t>
            </w:r>
            <w:r w:rsidR="002A3C9C">
              <w:rPr>
                <w:sz w:val="32"/>
                <w:lang w:eastAsia="zh-CN"/>
              </w:rPr>
              <w:t>25</w:t>
            </w:r>
            <w:r w:rsidRPr="008245FE">
              <w:rPr>
                <w:sz w:val="32"/>
              </w:rPr>
              <w:t>-</w:t>
            </w:r>
            <w:bookmarkEnd w:id="4"/>
            <w:r w:rsidR="00DE65B2">
              <w:rPr>
                <w:sz w:val="32"/>
                <w:lang w:eastAsia="zh-CN"/>
              </w:rPr>
              <w:t>06</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4763D7D1"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6448E675"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423783">
              <w:rPr>
                <w:noProof/>
                <w:sz w:val="18"/>
                <w:lang w:eastAsia="zh-CN"/>
              </w:rPr>
              <w:t>3</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7F6E3586" w14:textId="565906B8" w:rsidR="00DE65B2"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DE65B2">
        <w:rPr>
          <w:lang w:eastAsia="zh-CN"/>
        </w:rPr>
        <w:t>Foreword</w:t>
      </w:r>
      <w:r w:rsidR="00DE65B2">
        <w:tab/>
      </w:r>
      <w:r w:rsidR="00DE65B2">
        <w:fldChar w:fldCharType="begin"/>
      </w:r>
      <w:r w:rsidR="00DE65B2">
        <w:instrText xml:space="preserve"> PAGEREF _Toc199318435 \h </w:instrText>
      </w:r>
      <w:r w:rsidR="00DE65B2">
        <w:fldChar w:fldCharType="separate"/>
      </w:r>
      <w:r w:rsidR="00DE65B2">
        <w:t>5</w:t>
      </w:r>
      <w:r w:rsidR="00DE65B2">
        <w:fldChar w:fldCharType="end"/>
      </w:r>
    </w:p>
    <w:p w14:paraId="42084566" w14:textId="5DC2D3D0"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_Toc199318436 \h </w:instrText>
      </w:r>
      <w:r>
        <w:fldChar w:fldCharType="separate"/>
      </w:r>
      <w:r>
        <w:t>7</w:t>
      </w:r>
      <w:r>
        <w:fldChar w:fldCharType="end"/>
      </w:r>
    </w:p>
    <w:p w14:paraId="525B2D4D" w14:textId="267D9C41"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_Toc199318437 \h </w:instrText>
      </w:r>
      <w:r>
        <w:fldChar w:fldCharType="separate"/>
      </w:r>
      <w:r>
        <w:t>7</w:t>
      </w:r>
      <w:r>
        <w:fldChar w:fldCharType="end"/>
      </w:r>
    </w:p>
    <w:p w14:paraId="0EE5B53F" w14:textId="1807BF68"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_Toc199318438 \h </w:instrText>
      </w:r>
      <w:r>
        <w:fldChar w:fldCharType="separate"/>
      </w:r>
      <w:r>
        <w:t>7</w:t>
      </w:r>
      <w:r>
        <w:fldChar w:fldCharType="end"/>
      </w:r>
    </w:p>
    <w:p w14:paraId="1D66F64C" w14:textId="1ACA2BEB"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_Toc199318439 \h </w:instrText>
      </w:r>
      <w:r>
        <w:fldChar w:fldCharType="separate"/>
      </w:r>
      <w:r>
        <w:t>7</w:t>
      </w:r>
      <w:r>
        <w:fldChar w:fldCharType="end"/>
      </w:r>
    </w:p>
    <w:p w14:paraId="1203953C" w14:textId="30EA1A4F"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_Toc199318440 \h </w:instrText>
      </w:r>
      <w:r>
        <w:fldChar w:fldCharType="separate"/>
      </w:r>
      <w:r>
        <w:t>7</w:t>
      </w:r>
      <w:r>
        <w:fldChar w:fldCharType="end"/>
      </w:r>
    </w:p>
    <w:p w14:paraId="2E80C72F" w14:textId="7F467165"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_Toc199318441 \h </w:instrText>
      </w:r>
      <w:r>
        <w:fldChar w:fldCharType="separate"/>
      </w:r>
      <w:r>
        <w:t>7</w:t>
      </w:r>
      <w:r>
        <w:fldChar w:fldCharType="end"/>
      </w:r>
    </w:p>
    <w:p w14:paraId="1D662C3F" w14:textId="5943B08F"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_Toc199318442 \h </w:instrText>
      </w:r>
      <w:r>
        <w:fldChar w:fldCharType="separate"/>
      </w:r>
      <w:r>
        <w:t>8</w:t>
      </w:r>
      <w:r>
        <w:fldChar w:fldCharType="end"/>
      </w:r>
    </w:p>
    <w:p w14:paraId="73BC1C04" w14:textId="70A446E3"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_Toc199318443 \h </w:instrText>
      </w:r>
      <w:r>
        <w:fldChar w:fldCharType="separate"/>
      </w:r>
      <w:r>
        <w:t>8</w:t>
      </w:r>
      <w:r>
        <w:fldChar w:fldCharType="end"/>
      </w:r>
    </w:p>
    <w:p w14:paraId="128BA8F6" w14:textId="007B64E3"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F94C98">
        <w:rPr>
          <w:color w:val="000000"/>
        </w:rPr>
        <w:t>Specific Band Combination</w:t>
      </w:r>
      <w:r w:rsidRPr="00F94C98">
        <w:rPr>
          <w:color w:val="000000"/>
          <w:lang w:eastAsia="zh-CN"/>
        </w:rPr>
        <w:t>s</w:t>
      </w:r>
      <w:r>
        <w:tab/>
      </w:r>
      <w:r>
        <w:fldChar w:fldCharType="begin"/>
      </w:r>
      <w:r>
        <w:instrText xml:space="preserve"> PAGEREF _Toc199318444 \h </w:instrText>
      </w:r>
      <w:r>
        <w:fldChar w:fldCharType="separate"/>
      </w:r>
      <w:r>
        <w:t>8</w:t>
      </w:r>
      <w:r>
        <w:fldChar w:fldCharType="end"/>
      </w:r>
    </w:p>
    <w:p w14:paraId="12DDA13D" w14:textId="40E47CEF"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_Toc199318445 \h </w:instrText>
      </w:r>
      <w:r>
        <w:fldChar w:fldCharType="separate"/>
      </w:r>
      <w:r>
        <w:t>8</w:t>
      </w:r>
      <w:r>
        <w:fldChar w:fldCharType="end"/>
      </w:r>
    </w:p>
    <w:p w14:paraId="5B7F59A8" w14:textId="7A9A5E77"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_Toc199318446 \h </w:instrText>
      </w:r>
      <w:r>
        <w:fldChar w:fldCharType="separate"/>
      </w:r>
      <w:r>
        <w:t>9</w:t>
      </w:r>
      <w:r>
        <w:fldChar w:fldCharType="end"/>
      </w:r>
    </w:p>
    <w:p w14:paraId="3F9F5A39" w14:textId="4DDAD19A" w:rsidR="00DE65B2" w:rsidRDefault="00DE65B2">
      <w:pPr>
        <w:pStyle w:val="TOC3"/>
        <w:rPr>
          <w:rFonts w:asciiTheme="minorHAnsi" w:eastAsiaTheme="minorEastAsia" w:hAnsiTheme="minorHAnsi" w:cstheme="minorBidi"/>
          <w:kern w:val="2"/>
          <w:sz w:val="21"/>
          <w:szCs w:val="22"/>
          <w:lang w:val="en-US" w:eastAsia="zh-CN"/>
          <w14:ligatures w14:val="standardContextual"/>
        </w:rPr>
      </w:pPr>
      <w:r>
        <w:t>5.1.1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_Toc199318447 \h </w:instrText>
      </w:r>
      <w:r>
        <w:fldChar w:fldCharType="separate"/>
      </w:r>
      <w:r>
        <w:t>9</w:t>
      </w:r>
      <w:r>
        <w:fldChar w:fldCharType="end"/>
      </w:r>
    </w:p>
    <w:p w14:paraId="5F550E87" w14:textId="2D2AEA8A"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5.1.1.1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_Toc199318448 \h </w:instrText>
      </w:r>
      <w:r>
        <w:fldChar w:fldCharType="separate"/>
      </w:r>
      <w:r>
        <w:t>9</w:t>
      </w:r>
      <w:r>
        <w:fldChar w:fldCharType="end"/>
      </w:r>
    </w:p>
    <w:p w14:paraId="5D1B385E" w14:textId="59C9C58B"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5.1.1.2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_Toc199318449 \h </w:instrText>
      </w:r>
      <w:r>
        <w:fldChar w:fldCharType="separate"/>
      </w:r>
      <w:r>
        <w:t>9</w:t>
      </w:r>
      <w:r>
        <w:fldChar w:fldCharType="end"/>
      </w:r>
    </w:p>
    <w:p w14:paraId="784E5A7E" w14:textId="32198437"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5.1.1.3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_Toc199318450 \h </w:instrText>
      </w:r>
      <w:r>
        <w:fldChar w:fldCharType="separate"/>
      </w:r>
      <w:r>
        <w:t>9</w:t>
      </w:r>
      <w:r>
        <w:fldChar w:fldCharType="end"/>
      </w:r>
    </w:p>
    <w:p w14:paraId="70F286A3" w14:textId="5B57B3C3" w:rsidR="00DE65B2" w:rsidRDefault="00DE65B2">
      <w:pPr>
        <w:pStyle w:val="TOC3"/>
        <w:rPr>
          <w:rFonts w:asciiTheme="minorHAnsi" w:eastAsiaTheme="minorEastAsia" w:hAnsiTheme="minorHAnsi" w:cstheme="minorBidi"/>
          <w:kern w:val="2"/>
          <w:sz w:val="21"/>
          <w:szCs w:val="22"/>
          <w:lang w:val="en-US" w:eastAsia="zh-CN"/>
          <w14:ligatures w14:val="standardContextual"/>
        </w:rPr>
      </w:pPr>
      <w:r>
        <w:t>5.1.2</w:t>
      </w:r>
      <w:r>
        <w:rPr>
          <w:rFonts w:asciiTheme="minorHAnsi" w:eastAsiaTheme="minorEastAsia" w:hAnsiTheme="minorHAnsi" w:cstheme="minorBidi"/>
          <w:kern w:val="2"/>
          <w:sz w:val="21"/>
          <w:szCs w:val="22"/>
          <w:lang w:val="en-US" w:eastAsia="zh-CN"/>
          <w14:ligatures w14:val="standardContextual"/>
        </w:rPr>
        <w:tab/>
      </w:r>
      <w:r>
        <w:t>CA_n3-n5-n78</w:t>
      </w:r>
      <w:r>
        <w:tab/>
      </w:r>
      <w:r>
        <w:fldChar w:fldCharType="begin"/>
      </w:r>
      <w:r>
        <w:instrText xml:space="preserve"> PAGEREF _Toc199318451 \h </w:instrText>
      </w:r>
      <w:r>
        <w:fldChar w:fldCharType="separate"/>
      </w:r>
      <w:r>
        <w:t>10</w:t>
      </w:r>
      <w:r>
        <w:fldChar w:fldCharType="end"/>
      </w:r>
    </w:p>
    <w:p w14:paraId="23240697" w14:textId="49309087"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5.1.2.1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_Toc199318452 \h </w:instrText>
      </w:r>
      <w:r>
        <w:fldChar w:fldCharType="separate"/>
      </w:r>
      <w:r>
        <w:t>10</w:t>
      </w:r>
      <w:r>
        <w:fldChar w:fldCharType="end"/>
      </w:r>
    </w:p>
    <w:p w14:paraId="381D8D92" w14:textId="3F9DAB6E"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5.1.2.2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_Toc199318453 \h </w:instrText>
      </w:r>
      <w:r>
        <w:fldChar w:fldCharType="separate"/>
      </w:r>
      <w:r>
        <w:t>10</w:t>
      </w:r>
      <w:r>
        <w:fldChar w:fldCharType="end"/>
      </w:r>
    </w:p>
    <w:p w14:paraId="60CCF526" w14:textId="15D6C957"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5.1.2.3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_Toc199318454 \h </w:instrText>
      </w:r>
      <w:r>
        <w:fldChar w:fldCharType="separate"/>
      </w:r>
      <w:r>
        <w:t>10</w:t>
      </w:r>
      <w:r>
        <w:fldChar w:fldCharType="end"/>
      </w:r>
    </w:p>
    <w:p w14:paraId="31E5AE36" w14:textId="491C73E5" w:rsidR="00DE65B2" w:rsidRDefault="00DE65B2">
      <w:pPr>
        <w:pStyle w:val="TOC3"/>
        <w:rPr>
          <w:rFonts w:asciiTheme="minorHAnsi" w:eastAsiaTheme="minorEastAsia" w:hAnsiTheme="minorHAnsi" w:cstheme="minorBidi"/>
          <w:kern w:val="2"/>
          <w:sz w:val="21"/>
          <w:szCs w:val="22"/>
          <w:lang w:val="en-US" w:eastAsia="zh-CN"/>
          <w14:ligatures w14:val="standardContextual"/>
        </w:rPr>
      </w:pPr>
      <w:r>
        <w:t>5.1.3</w:t>
      </w:r>
      <w:r>
        <w:rPr>
          <w:rFonts w:asciiTheme="minorHAnsi" w:eastAsiaTheme="minorEastAsia" w:hAnsiTheme="minorHAnsi" w:cstheme="minorBidi"/>
          <w:kern w:val="2"/>
          <w:sz w:val="21"/>
          <w:szCs w:val="22"/>
          <w:lang w:val="en-US" w:eastAsia="zh-CN"/>
          <w14:ligatures w14:val="standardContextual"/>
        </w:rPr>
        <w:tab/>
      </w:r>
      <w:r>
        <w:t>CA_n1-n3-n5-n78</w:t>
      </w:r>
      <w:r>
        <w:tab/>
      </w:r>
      <w:r>
        <w:fldChar w:fldCharType="begin"/>
      </w:r>
      <w:r>
        <w:instrText xml:space="preserve"> PAGEREF _Toc199318455 \h </w:instrText>
      </w:r>
      <w:r>
        <w:fldChar w:fldCharType="separate"/>
      </w:r>
      <w:r>
        <w:t>10</w:t>
      </w:r>
      <w:r>
        <w:fldChar w:fldCharType="end"/>
      </w:r>
    </w:p>
    <w:p w14:paraId="53592DAD" w14:textId="554E8B18"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5.1.3.1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_Toc199318456 \h </w:instrText>
      </w:r>
      <w:r>
        <w:fldChar w:fldCharType="separate"/>
      </w:r>
      <w:r>
        <w:t>10</w:t>
      </w:r>
      <w:r>
        <w:fldChar w:fldCharType="end"/>
      </w:r>
    </w:p>
    <w:p w14:paraId="1F3A1A72" w14:textId="7807F1CD"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5.1.3.2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_Toc199318457 \h </w:instrText>
      </w:r>
      <w:r>
        <w:fldChar w:fldCharType="separate"/>
      </w:r>
      <w:r>
        <w:t>10</w:t>
      </w:r>
      <w:r>
        <w:fldChar w:fldCharType="end"/>
      </w:r>
    </w:p>
    <w:p w14:paraId="13153DAA" w14:textId="4A5D30BA"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5.1.3.3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_Toc199318458 \h </w:instrText>
      </w:r>
      <w:r>
        <w:fldChar w:fldCharType="separate"/>
      </w:r>
      <w:r>
        <w:t>11</w:t>
      </w:r>
      <w:r>
        <w:fldChar w:fldCharType="end"/>
      </w:r>
    </w:p>
    <w:p w14:paraId="30EB69B7" w14:textId="08F2F738"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_Toc199318459 \h </w:instrText>
      </w:r>
      <w:r>
        <w:fldChar w:fldCharType="separate"/>
      </w:r>
      <w:r>
        <w:t>12</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5" w:name="_Toc180402439"/>
      <w:bookmarkStart w:id="16" w:name="_Toc199318435"/>
      <w:r>
        <w:rPr>
          <w:rFonts w:hint="eastAsia"/>
          <w:lang w:eastAsia="zh-CN"/>
        </w:rPr>
        <w:lastRenderedPageBreak/>
        <w:t>Foreword</w:t>
      </w:r>
      <w:bookmarkEnd w:id="15"/>
      <w:bookmarkEnd w:id="16"/>
    </w:p>
    <w:p w14:paraId="603838C2"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 xml:space="preserve">Version </w:t>
      </w:r>
      <w:proofErr w:type="spellStart"/>
      <w:r w:rsidRPr="004D3578">
        <w:t>x.y.z</w:t>
      </w:r>
      <w:proofErr w:type="spellEnd"/>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w:t>
      </w:r>
      <w:proofErr w:type="gramStart"/>
      <w:r>
        <w:t>is</w:t>
      </w:r>
      <w:proofErr w:type="gramEnd"/>
      <w:r>
        <w:t>" and "is not" do not indicate requirements.</w:t>
      </w:r>
      <w:bookmarkStart w:id="19" w:name="introduction"/>
      <w:bookmarkEnd w:id="19"/>
      <w:r w:rsidR="00080512" w:rsidRPr="004D3578">
        <w:br w:type="page"/>
      </w:r>
      <w:bookmarkStart w:id="20" w:name="scope"/>
      <w:bookmarkEnd w:id="20"/>
    </w:p>
    <w:p w14:paraId="4BE8CF5B" w14:textId="77777777" w:rsidR="00080512" w:rsidRPr="00354139" w:rsidRDefault="00080512" w:rsidP="00354139">
      <w:pPr>
        <w:pStyle w:val="1"/>
      </w:pPr>
      <w:bookmarkStart w:id="21" w:name="_Toc180402440"/>
      <w:bookmarkStart w:id="22" w:name="_Toc199318436"/>
      <w:r w:rsidRPr="00354139">
        <w:lastRenderedPageBreak/>
        <w:t>1</w:t>
      </w:r>
      <w:r w:rsidRPr="00354139">
        <w:tab/>
        <w:t>Scope</w:t>
      </w:r>
      <w:bookmarkEnd w:id="21"/>
      <w:bookmarkEnd w:id="22"/>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bl>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23" w:name="references"/>
      <w:bookmarkStart w:id="24" w:name="_Toc180402441"/>
      <w:bookmarkStart w:id="25" w:name="_Toc199318437"/>
      <w:bookmarkEnd w:id="23"/>
      <w:r w:rsidRPr="004D3578">
        <w:t>2</w:t>
      </w:r>
      <w:r w:rsidRPr="004D3578">
        <w:tab/>
        <w:t>References</w:t>
      </w:r>
      <w:bookmarkEnd w:id="24"/>
      <w:bookmarkEnd w:id="25"/>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26" w:name="definitions"/>
      <w:bookmarkStart w:id="27" w:name="_Toc180402442"/>
      <w:bookmarkStart w:id="28" w:name="_Toc199318438"/>
      <w:bookmarkEnd w:id="26"/>
      <w:r w:rsidRPr="004D3578">
        <w:t>3</w:t>
      </w:r>
      <w:r w:rsidRPr="004D3578">
        <w:tab/>
        <w:t>Definitions</w:t>
      </w:r>
      <w:r w:rsidR="00602AEA">
        <w:t xml:space="preserve"> of terms, symbols and abbreviations</w:t>
      </w:r>
      <w:bookmarkEnd w:id="27"/>
      <w:bookmarkEnd w:id="28"/>
    </w:p>
    <w:p w14:paraId="127C556C" w14:textId="77777777" w:rsidR="00354139" w:rsidRPr="00354139" w:rsidRDefault="00080512" w:rsidP="00354139">
      <w:pPr>
        <w:pStyle w:val="2"/>
        <w:rPr>
          <w:lang w:eastAsia="zh-CN"/>
        </w:rPr>
      </w:pPr>
      <w:bookmarkStart w:id="29" w:name="_Toc180402443"/>
      <w:bookmarkStart w:id="30" w:name="_Toc199318439"/>
      <w:r w:rsidRPr="004D3578">
        <w:t>3.1</w:t>
      </w:r>
      <w:r w:rsidRPr="004D3578">
        <w:tab/>
      </w:r>
      <w:r w:rsidR="002B6339">
        <w:t>Terms</w:t>
      </w:r>
      <w:bookmarkEnd w:id="29"/>
      <w:bookmarkEnd w:id="30"/>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685DA89" w14:textId="77777777" w:rsidR="00354139" w:rsidRPr="00354139" w:rsidRDefault="00080512" w:rsidP="00354139">
      <w:pPr>
        <w:pStyle w:val="2"/>
        <w:rPr>
          <w:lang w:eastAsia="zh-CN"/>
        </w:rPr>
      </w:pPr>
      <w:bookmarkStart w:id="31" w:name="_Toc180402444"/>
      <w:bookmarkStart w:id="32" w:name="_Toc199318440"/>
      <w:r w:rsidRPr="004D3578">
        <w:t>3.2</w:t>
      </w:r>
      <w:r w:rsidRPr="004D3578">
        <w:tab/>
        <w:t>Symbols</w:t>
      </w:r>
      <w:bookmarkEnd w:id="31"/>
      <w:bookmarkEnd w:id="32"/>
    </w:p>
    <w:p w14:paraId="281D6EE5" w14:textId="77777777" w:rsidR="00080512" w:rsidRDefault="00080512" w:rsidP="00354139">
      <w:pPr>
        <w:rPr>
          <w:lang w:eastAsia="zh-CN"/>
        </w:rPr>
      </w:pPr>
      <w:r w:rsidRPr="004D3578">
        <w:t>For the purposes of the present document, the following symbols apply:</w:t>
      </w:r>
    </w:p>
    <w:p w14:paraId="45A4EFEF" w14:textId="77777777" w:rsidR="00080512" w:rsidRPr="004D3578" w:rsidRDefault="00080512">
      <w:pPr>
        <w:pStyle w:val="2"/>
      </w:pPr>
      <w:bookmarkStart w:id="33" w:name="_Toc180402445"/>
      <w:bookmarkStart w:id="34" w:name="_Toc199318441"/>
      <w:r w:rsidRPr="004D3578">
        <w:t>3.3</w:t>
      </w:r>
      <w:r w:rsidRPr="004D3578">
        <w:tab/>
        <w:t>Abbreviations</w:t>
      </w:r>
      <w:bookmarkEnd w:id="33"/>
      <w:bookmarkEnd w:id="34"/>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701C46" w14:textId="77777777" w:rsidR="00835C35" w:rsidRPr="004D3578" w:rsidRDefault="00835C35" w:rsidP="00835C35">
      <w:pPr>
        <w:pStyle w:val="1"/>
      </w:pPr>
      <w:bookmarkStart w:id="35" w:name="clause4"/>
      <w:bookmarkStart w:id="36" w:name="_Toc180402446"/>
      <w:bookmarkStart w:id="37" w:name="_Toc199318442"/>
      <w:bookmarkEnd w:id="35"/>
      <w:r w:rsidRPr="004D3578">
        <w:t>4</w:t>
      </w:r>
      <w:r w:rsidRPr="004D3578">
        <w:tab/>
      </w:r>
      <w:r>
        <w:rPr>
          <w:rFonts w:hint="eastAsia"/>
          <w:lang w:eastAsia="zh-CN"/>
        </w:rPr>
        <w:t>Back</w:t>
      </w:r>
      <w:r>
        <w:t>ground</w:t>
      </w:r>
      <w:bookmarkEnd w:id="36"/>
      <w:bookmarkEnd w:id="37"/>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lastRenderedPageBreak/>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w:t>
      </w:r>
      <w:proofErr w:type="spellStart"/>
      <w:r w:rsidRPr="00170531">
        <w:rPr>
          <w:rFonts w:hint="eastAsia"/>
        </w:rPr>
        <w:t>analyze</w:t>
      </w:r>
      <w:proofErr w:type="spellEnd"/>
      <w:r w:rsidRPr="00170531">
        <w:rPr>
          <w:rFonts w:hint="eastAsia"/>
        </w:rPr>
        <w:t xml:space="preserv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38" w:name="_Toc46412253"/>
      <w:bookmarkStart w:id="39" w:name="_Toc180402447"/>
      <w:bookmarkStart w:id="40" w:name="_Toc199318443"/>
      <w:r w:rsidRPr="004D3578">
        <w:t>4.1</w:t>
      </w:r>
      <w:r w:rsidRPr="004D3578">
        <w:tab/>
      </w:r>
      <w:r>
        <w:t>TR Maintenance</w:t>
      </w:r>
      <w:bookmarkEnd w:id="38"/>
      <w:bookmarkEnd w:id="39"/>
      <w:bookmarkEnd w:id="40"/>
    </w:p>
    <w:p w14:paraId="3EBAC5C9" w14:textId="77777777" w:rsidR="00835C35" w:rsidRDefault="00282FCD" w:rsidP="00BB0464">
      <w:pPr>
        <w:rPr>
          <w:lang w:eastAsia="zh-CN"/>
        </w:rPr>
      </w:pPr>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color w:val="000000"/>
          <w:lang w:eastAsia="zh-CN"/>
        </w:rPr>
      </w:pPr>
      <w:bookmarkStart w:id="41" w:name="_Toc180402448"/>
      <w:bookmarkStart w:id="42" w:name="_Toc199318444"/>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1"/>
      <w:bookmarkEnd w:id="42"/>
    </w:p>
    <w:p w14:paraId="3CEA46C8" w14:textId="77777777" w:rsidR="001712E5" w:rsidRPr="008315CA" w:rsidRDefault="001712E5" w:rsidP="002E50BF">
      <w:pPr>
        <w:pStyle w:val="2"/>
        <w:rPr>
          <w:lang w:eastAsia="zh-CN"/>
        </w:rPr>
      </w:pPr>
      <w:bookmarkStart w:id="43" w:name="_Toc199318445"/>
      <w:r w:rsidRPr="00D82CCC">
        <w:rPr>
          <w:rFonts w:hint="eastAsia"/>
          <w:lang w:eastAsia="zh-CN"/>
        </w:rPr>
        <w:t>5</w:t>
      </w:r>
      <w:r w:rsidRPr="00D82CCC">
        <w:rPr>
          <w:lang w:eastAsia="zh-CN"/>
        </w:rPr>
        <w:t>.</w:t>
      </w:r>
      <w:r>
        <w:rPr>
          <w:lang w:eastAsia="zh-CN"/>
        </w:rPr>
        <w:t>0</w:t>
      </w:r>
      <w:r>
        <w:rPr>
          <w:lang w:eastAsia="zh-CN"/>
        </w:rPr>
        <w:tab/>
      </w:r>
      <w:proofErr w:type="spellStart"/>
      <w:r>
        <w:rPr>
          <w:lang w:eastAsia="zh-CN"/>
        </w:rPr>
        <w:t>Criterias</w:t>
      </w:r>
      <w:bookmarkEnd w:id="43"/>
      <w:proofErr w:type="spellEnd"/>
    </w:p>
    <w:p w14:paraId="02AA3DE0" w14:textId="77777777" w:rsidR="001712E5" w:rsidRPr="009E5E25" w:rsidRDefault="001712E5" w:rsidP="001712E5">
      <w:pPr>
        <w:spacing w:after="120"/>
        <w:rPr>
          <w:rFonts w:eastAsia="宋体"/>
          <w:lang w:eastAsia="zh-CN"/>
        </w:rPr>
      </w:pPr>
      <w:r w:rsidRPr="009E5E25">
        <w:rPr>
          <w:rFonts w:eastAsia="宋体"/>
          <w:lang w:eastAsia="zh-CN"/>
        </w:rPr>
        <w:t xml:space="preserve">Considering the following </w:t>
      </w:r>
      <w:proofErr w:type="spellStart"/>
      <w:r w:rsidRPr="009E5E25">
        <w:rPr>
          <w:rFonts w:eastAsia="宋体"/>
          <w:lang w:eastAsia="zh-CN"/>
        </w:rPr>
        <w:t>criterias</w:t>
      </w:r>
      <w:proofErr w:type="spellEnd"/>
      <w:r w:rsidRPr="009E5E25">
        <w:rPr>
          <w:rFonts w:eastAsia="宋体"/>
          <w:lang w:eastAsia="zh-CN"/>
        </w:rPr>
        <w:t xml:space="preserve">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宋体"/>
          <w:lang w:eastAsia="zh-CN"/>
        </w:rPr>
      </w:pPr>
      <w:r>
        <w:rPr>
          <w:rFonts w:eastAsia="宋体"/>
          <w:lang w:eastAsia="zh-CN"/>
        </w:rPr>
        <w:t>Using</w:t>
      </w:r>
      <w:r w:rsidRPr="007461C3">
        <w:rPr>
          <w:rFonts w:eastAsia="宋体"/>
          <w:lang w:eastAsia="zh-CN"/>
        </w:rPr>
        <w:t xml:space="preserve"> the </w:t>
      </w:r>
      <w:r>
        <w:rPr>
          <w:rFonts w:eastAsia="宋体"/>
          <w:lang w:eastAsia="zh-CN"/>
        </w:rPr>
        <w:t xml:space="preserve">formats and </w:t>
      </w:r>
      <w:r w:rsidRPr="007461C3">
        <w:rPr>
          <w:rFonts w:eastAsia="宋体"/>
          <w:lang w:eastAsia="zh-CN"/>
        </w:rPr>
        <w:t>the notes</w:t>
      </w:r>
      <w:r>
        <w:rPr>
          <w:rFonts w:eastAsia="宋体"/>
          <w:lang w:eastAsia="zh-CN"/>
        </w:rPr>
        <w:t xml:space="preserve"> in Table 5.0-1 and 5.0-2</w:t>
      </w:r>
      <w:r w:rsidRPr="007461C3">
        <w:rPr>
          <w:rFonts w:eastAsia="宋体"/>
          <w:lang w:eastAsia="zh-CN"/>
        </w:rPr>
        <w:t xml:space="preserve"> to </w:t>
      </w:r>
      <w:r>
        <w:rPr>
          <w:rFonts w:eastAsia="宋体"/>
          <w:lang w:eastAsia="zh-CN"/>
        </w:rPr>
        <w:t xml:space="preserve">introduce </w:t>
      </w:r>
      <w:r w:rsidRPr="007461C3">
        <w:rPr>
          <w:rFonts w:eastAsia="宋体"/>
          <w:lang w:eastAsia="zh-CN"/>
        </w:rPr>
        <w:t>mandat</w:t>
      </w:r>
      <w:r>
        <w:rPr>
          <w:rFonts w:eastAsia="宋体"/>
          <w:lang w:eastAsia="zh-CN"/>
        </w:rPr>
        <w:t>ing</w:t>
      </w:r>
      <w:r w:rsidRPr="007461C3">
        <w:rPr>
          <w:rFonts w:eastAsia="宋体"/>
          <w:lang w:eastAsia="zh-CN"/>
        </w:rPr>
        <w:t xml:space="preserve"> no DL interruption </w:t>
      </w:r>
      <w:r>
        <w:rPr>
          <w:rFonts w:eastAsia="宋体"/>
          <w:lang w:eastAsia="zh-CN"/>
        </w:rPr>
        <w:t>clarification</w:t>
      </w:r>
      <w:r w:rsidRPr="007461C3">
        <w:rPr>
          <w:rFonts w:eastAsia="宋体"/>
          <w:lang w:eastAsia="zh-CN"/>
        </w:rPr>
        <w:t xml:space="preserve"> for Tx switching across up to 4 bands</w:t>
      </w:r>
      <w:r>
        <w:rPr>
          <w:rFonts w:eastAsia="宋体"/>
          <w:lang w:eastAsia="zh-CN"/>
        </w:rPr>
        <w:t xml:space="preserve"> in </w:t>
      </w:r>
      <w:r w:rsidRPr="007461C3">
        <w:rPr>
          <w:rFonts w:eastAsia="宋体"/>
          <w:lang w:eastAsia="zh-CN"/>
        </w:rPr>
        <w:t>TS 38</w:t>
      </w:r>
      <w:r>
        <w:rPr>
          <w:rFonts w:eastAsia="宋体"/>
          <w:lang w:eastAsia="zh-CN"/>
        </w:rPr>
        <w:t>.</w:t>
      </w:r>
      <w:r w:rsidRPr="007461C3">
        <w:rPr>
          <w:rFonts w:eastAsia="宋体"/>
          <w:lang w:eastAsia="zh-CN"/>
        </w:rPr>
        <w:t>101-1</w:t>
      </w:r>
      <w:r>
        <w:rPr>
          <w:rFonts w:eastAsia="宋体"/>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proofErr w:type="spellStart"/>
            <w:r w:rsidRPr="00A70C0B">
              <w:rPr>
                <w:lang w:eastAsia="zh-CN"/>
              </w:rPr>
              <w:t>CA</w:t>
            </w:r>
            <w:r w:rsidRPr="00A70C0B">
              <w:t>_</w:t>
            </w:r>
            <w:r w:rsidRPr="00A70C0B">
              <w:rPr>
                <w:lang w:eastAsia="zh-CN"/>
              </w:rPr>
              <w:t>n</w:t>
            </w:r>
            <w:r w:rsidRPr="00A70C0B">
              <w:rPr>
                <w:rFonts w:hint="eastAsia"/>
                <w:lang w:eastAsia="zh-CN"/>
              </w:rPr>
              <w:t>X</w:t>
            </w:r>
            <w:proofErr w:type="spellEnd"/>
            <w:r w:rsidRPr="00A70C0B">
              <w:rPr>
                <w:lang w:val="sv-SE" w:eastAsia="ja-JP"/>
              </w:rPr>
              <w:t>-</w:t>
            </w:r>
            <w:proofErr w:type="spellStart"/>
            <w:r w:rsidRPr="00A70C0B">
              <w:rPr>
                <w:lang w:eastAsia="zh-CN"/>
              </w:rPr>
              <w:t>n</w:t>
            </w:r>
            <w:r w:rsidRPr="00A70C0B">
              <w:rPr>
                <w:rFonts w:hint="eastAsia"/>
                <w:lang w:eastAsia="zh-CN"/>
              </w:rPr>
              <w:t>Y</w:t>
            </w:r>
            <w:proofErr w:type="spellEnd"/>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proofErr w:type="spellStart"/>
            <w:r w:rsidRPr="00A70C0B">
              <w:rPr>
                <w:lang w:eastAsia="zh-CN"/>
              </w:rPr>
              <w:t>n</w:t>
            </w:r>
            <w:r w:rsidRPr="00A70C0B">
              <w:rPr>
                <w:rFonts w:hint="eastAsia"/>
                <w:lang w:eastAsia="zh-CN"/>
              </w:rPr>
              <w:t>X</w:t>
            </w:r>
            <w:proofErr w:type="spellEnd"/>
            <w:r w:rsidRPr="00A70C0B">
              <w:rPr>
                <w:lang w:eastAsia="zh-CN"/>
              </w:rPr>
              <w:t xml:space="preserve">, </w:t>
            </w:r>
            <w:proofErr w:type="spellStart"/>
            <w:r w:rsidRPr="00A70C0B">
              <w:rPr>
                <w:lang w:eastAsia="zh-CN"/>
              </w:rPr>
              <w:t>nY</w:t>
            </w:r>
            <w:proofErr w:type="spellEnd"/>
            <w:r w:rsidRPr="00A70C0B">
              <w:rPr>
                <w:lang w:eastAsia="zh-CN"/>
              </w:rPr>
              <w:t xml:space="preserve">, </w:t>
            </w:r>
            <w:proofErr w:type="spellStart"/>
            <w:r w:rsidRPr="00A70C0B">
              <w:rPr>
                <w:lang w:eastAsia="zh-CN"/>
              </w:rPr>
              <w:t>nZ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 xml:space="preserve">No for </w:t>
            </w:r>
            <w:proofErr w:type="spellStart"/>
            <w:r w:rsidRPr="00A70C0B">
              <w:rPr>
                <w:lang w:eastAsia="zh-CN"/>
              </w:rPr>
              <w:t>nX-nY</w:t>
            </w:r>
            <w:proofErr w:type="spellEnd"/>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4CC25DA5"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r w:rsidR="00863360">
              <w:t xml:space="preserve"> </w:t>
            </w:r>
            <w:r w:rsidR="00863360">
              <w:rPr>
                <w:rFonts w:hint="eastAsia"/>
                <w:lang w:eastAsia="zh-CN"/>
              </w:rPr>
              <w:t>or</w:t>
            </w:r>
            <w:r w:rsidR="00863360" w:rsidRPr="00A70C0B">
              <w:t xml:space="preserve"> </w:t>
            </w:r>
            <w:r w:rsidRPr="00A70C0B">
              <w:t>3 UL bands. The D</w:t>
            </w:r>
            <w:r w:rsidRPr="00A70C0B">
              <w:rPr>
                <w:lang w:eastAsia="zh-CN"/>
              </w:rPr>
              <w:t>L interruption requirement is specified in clause 8.2.2.2 of 38.133 [13].</w:t>
            </w:r>
            <w:r w:rsidRPr="00A70C0B">
              <w:t xml:space="preserve"> The </w:t>
            </w:r>
            <w:proofErr w:type="spellStart"/>
            <w:r w:rsidRPr="00A70C0B">
              <w:t>nX-nY</w:t>
            </w:r>
            <w:proofErr w:type="spellEnd"/>
            <w:r w:rsidRPr="00A70C0B">
              <w:t xml:space="preserve"> in the requirement of </w:t>
            </w:r>
            <w:r w:rsidRPr="00A70C0B">
              <w:rPr>
                <w:rFonts w:hint="eastAsia"/>
              </w:rPr>
              <w:t>“</w:t>
            </w:r>
            <w:r w:rsidRPr="00A70C0B">
              <w:rPr>
                <w:lang w:eastAsia="zh-CN"/>
              </w:rPr>
              <w:t xml:space="preserve">No for </w:t>
            </w:r>
            <w:proofErr w:type="spellStart"/>
            <w:r w:rsidRPr="00A70C0B">
              <w:rPr>
                <w:lang w:eastAsia="zh-CN"/>
              </w:rPr>
              <w:t>nX-nY</w:t>
            </w:r>
            <w:proofErr w:type="spellEnd"/>
            <w:r w:rsidRPr="00A70C0B">
              <w:t>” refer</w:t>
            </w:r>
            <w:r w:rsidRPr="00A70C0B">
              <w:rPr>
                <w:rFonts w:hint="eastAsia"/>
                <w:lang w:eastAsia="zh-CN"/>
              </w:rPr>
              <w:t>s</w:t>
            </w:r>
            <w:r w:rsidRPr="00A70C0B">
              <w:t xml:space="preserve"> to the two UL Bands </w:t>
            </w:r>
            <w:proofErr w:type="spellStart"/>
            <w:r w:rsidRPr="00A70C0B">
              <w:t>nX</w:t>
            </w:r>
            <w:proofErr w:type="spellEnd"/>
            <w:r w:rsidRPr="00A70C0B">
              <w:t xml:space="preserve"> and </w:t>
            </w:r>
            <w:proofErr w:type="spellStart"/>
            <w:r w:rsidRPr="00A70C0B">
              <w:t>nY</w:t>
            </w:r>
            <w:proofErr w:type="spellEnd"/>
            <w:r w:rsidRPr="00A70C0B">
              <w:t xml:space="preserve">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lastRenderedPageBreak/>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proofErr w:type="spellStart"/>
            <w:r w:rsidRPr="00A70C0B">
              <w:rPr>
                <w:lang w:eastAsia="zh-CN"/>
              </w:rPr>
              <w:t>CA_nX-nY-nZ-nK</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proofErr w:type="spellStart"/>
            <w:r w:rsidRPr="00A70C0B">
              <w:rPr>
                <w:lang w:eastAsia="zh-CN"/>
              </w:rPr>
              <w:t>nX</w:t>
            </w:r>
            <w:proofErr w:type="spellEnd"/>
            <w:r w:rsidRPr="00A70C0B">
              <w:rPr>
                <w:lang w:eastAsia="zh-CN"/>
              </w:rPr>
              <w:t xml:space="preserve">, </w:t>
            </w:r>
            <w:proofErr w:type="spellStart"/>
            <w:r w:rsidRPr="00A70C0B">
              <w:rPr>
                <w:lang w:eastAsia="zh-CN"/>
              </w:rPr>
              <w:t>nY</w:t>
            </w:r>
            <w:proofErr w:type="spellEnd"/>
            <w:r w:rsidRPr="00A70C0B">
              <w:rPr>
                <w:lang w:eastAsia="zh-CN"/>
              </w:rPr>
              <w:t xml:space="preserve">, </w:t>
            </w:r>
            <w:proofErr w:type="spellStart"/>
            <w:r w:rsidRPr="00A70C0B">
              <w:rPr>
                <w:lang w:eastAsia="zh-CN"/>
              </w:rPr>
              <w:t>nZ</w:t>
            </w:r>
            <w:proofErr w:type="spellEnd"/>
            <w:r w:rsidRPr="00A70C0B">
              <w:rPr>
                <w:lang w:eastAsia="zh-CN"/>
              </w:rPr>
              <w:t xml:space="preserve">, </w:t>
            </w:r>
            <w:proofErr w:type="spellStart"/>
            <w:r w:rsidRPr="00A70C0B">
              <w:rPr>
                <w:lang w:eastAsia="zh-CN"/>
              </w:rPr>
              <w:t>nK</w:t>
            </w:r>
            <w:proofErr w:type="spellEnd"/>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 xml:space="preserve">No for </w:t>
            </w:r>
            <w:proofErr w:type="spellStart"/>
            <w:r w:rsidRPr="00A70C0B">
              <w:rPr>
                <w:lang w:eastAsia="zh-CN"/>
              </w:rPr>
              <w:t>nX-nY</w:t>
            </w:r>
            <w:proofErr w:type="spellEnd"/>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4F9323AA"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 of 38.133 [13</w:t>
            </w:r>
            <w:r w:rsidRPr="00A70C0B">
              <w:rPr>
                <w:lang w:eastAsia="zh-CN"/>
              </w:rPr>
              <w:t>].</w:t>
            </w:r>
            <w:r w:rsidRPr="00A70C0B">
              <w:t xml:space="preserve"> The </w:t>
            </w:r>
            <w:proofErr w:type="spellStart"/>
            <w:r w:rsidRPr="00A70C0B">
              <w:t>nX-nY</w:t>
            </w:r>
            <w:proofErr w:type="spellEnd"/>
            <w:r w:rsidRPr="00A70C0B">
              <w:t xml:space="preserve"> in the requirement of </w:t>
            </w:r>
            <w:r w:rsidRPr="00A70C0B">
              <w:rPr>
                <w:rFonts w:hint="eastAsia"/>
              </w:rPr>
              <w:t>“</w:t>
            </w:r>
            <w:r w:rsidRPr="00A70C0B">
              <w:rPr>
                <w:lang w:eastAsia="zh-CN"/>
              </w:rPr>
              <w:t xml:space="preserve">No for </w:t>
            </w:r>
            <w:proofErr w:type="spellStart"/>
            <w:r w:rsidRPr="00A70C0B">
              <w:rPr>
                <w:lang w:eastAsia="zh-CN"/>
              </w:rPr>
              <w:t>nX-nY</w:t>
            </w:r>
            <w:proofErr w:type="spellEnd"/>
            <w:r w:rsidRPr="00A70C0B">
              <w:t>” refer</w:t>
            </w:r>
            <w:r w:rsidRPr="00A70C0B">
              <w:rPr>
                <w:rFonts w:hint="eastAsia"/>
                <w:lang w:eastAsia="zh-CN"/>
              </w:rPr>
              <w:t>s</w:t>
            </w:r>
            <w:r w:rsidRPr="00A70C0B">
              <w:t xml:space="preserve"> to the two UL Bands </w:t>
            </w:r>
            <w:proofErr w:type="spellStart"/>
            <w:r w:rsidRPr="00A70C0B">
              <w:t>nX</w:t>
            </w:r>
            <w:proofErr w:type="spellEnd"/>
            <w:r w:rsidRPr="00A70C0B">
              <w:t xml:space="preserve"> and </w:t>
            </w:r>
            <w:proofErr w:type="spellStart"/>
            <w:r w:rsidRPr="00A70C0B">
              <w:t>nY</w:t>
            </w:r>
            <w:proofErr w:type="spellEnd"/>
            <w:r w:rsidRPr="00A70C0B">
              <w:t xml:space="preserve">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2"/>
        <w:rPr>
          <w:lang w:eastAsia="zh-CN"/>
        </w:rPr>
      </w:pPr>
      <w:bookmarkStart w:id="44" w:name="_Toc180402449"/>
      <w:bookmarkStart w:id="45" w:name="_Toc199318446"/>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44"/>
      <w:bookmarkEnd w:id="45"/>
    </w:p>
    <w:p w14:paraId="0832844A" w14:textId="77777777" w:rsidR="009953D4" w:rsidRPr="008B424B" w:rsidRDefault="009953D4" w:rsidP="009953D4">
      <w:pPr>
        <w:pStyle w:val="3"/>
      </w:pPr>
      <w:bookmarkStart w:id="46" w:name="_Toc199318447"/>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46"/>
    </w:p>
    <w:p w14:paraId="1509B55F" w14:textId="77777777" w:rsidR="009953D4" w:rsidRPr="008B424B" w:rsidRDefault="009953D4" w:rsidP="009953D4">
      <w:pPr>
        <w:pStyle w:val="4"/>
      </w:pPr>
      <w:bookmarkStart w:id="47" w:name="_Toc199318448"/>
      <w:r w:rsidRPr="008B424B">
        <w:rPr>
          <w:rFonts w:hint="eastAsia"/>
        </w:rPr>
        <w:t>5.1.</w:t>
      </w:r>
      <w:r w:rsidRPr="008B424B">
        <w:t>1.</w:t>
      </w:r>
      <w:r w:rsidRPr="008B424B">
        <w:rPr>
          <w:rFonts w:hint="eastAsia"/>
        </w:rPr>
        <w:t>1</w:t>
      </w:r>
      <w:r w:rsidRPr="008B424B">
        <w:tab/>
      </w:r>
      <w:r w:rsidRPr="008B424B">
        <w:rPr>
          <w:rFonts w:hint="eastAsia"/>
        </w:rPr>
        <w:t>Configurations</w:t>
      </w:r>
      <w:bookmarkEnd w:id="47"/>
    </w:p>
    <w:p w14:paraId="307FB09D" w14:textId="77777777" w:rsidR="009953D4" w:rsidRPr="007C5EBA" w:rsidRDefault="009953D4" w:rsidP="009953D4">
      <w:pPr>
        <w:pStyle w:val="TH"/>
      </w:pPr>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E84774">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E84774">
            <w:r w:rsidRPr="007C5EBA">
              <w:t>Uplink band</w:t>
            </w:r>
          </w:p>
        </w:tc>
      </w:tr>
      <w:tr w:rsidR="009953D4" w:rsidRPr="007C5EBA" w14:paraId="5022202E" w14:textId="77777777" w:rsidTr="00E8477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E84774">
            <w:pPr>
              <w:rPr>
                <w:lang w:val="x-none" w:eastAsia="zh-CN"/>
              </w:rPr>
            </w:pPr>
            <w:r w:rsidRPr="007C5EBA">
              <w:rPr>
                <w:lang w:val="x-none"/>
              </w:rPr>
              <w:t>CA_n</w:t>
            </w:r>
            <w:r w:rsidRPr="007C5EBA">
              <w:rPr>
                <w:lang w:val="x-none" w:eastAsia="zh-CN"/>
              </w:rPr>
              <w:t>1</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E84774">
            <w:pPr>
              <w:rPr>
                <w:lang w:val="x-none" w:eastAsia="zh-CN"/>
              </w:rPr>
            </w:pPr>
            <w:r w:rsidRPr="007C5EBA">
              <w:rPr>
                <w:lang w:val="x-none"/>
              </w:rPr>
              <w:t>n1,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4839648B" w14:textId="77777777" w:rsidR="009953D4" w:rsidRPr="008B424B" w:rsidRDefault="009953D4" w:rsidP="009953D4">
      <w:pPr>
        <w:pStyle w:val="4"/>
      </w:pPr>
      <w:bookmarkStart w:id="48" w:name="_Toc199318449"/>
      <w:r w:rsidRPr="008B424B">
        <w:rPr>
          <w:rFonts w:hint="eastAsia"/>
        </w:rPr>
        <w:t>5.1.</w:t>
      </w:r>
      <w:r w:rsidRPr="008B424B">
        <w:t>1.</w:t>
      </w:r>
      <w:r w:rsidRPr="008B424B">
        <w:rPr>
          <w:rFonts w:hint="eastAsia"/>
        </w:rPr>
        <w:t>2</w:t>
      </w:r>
      <w:r w:rsidRPr="008B424B">
        <w:tab/>
      </w:r>
      <w:r w:rsidRPr="008B424B">
        <w:rPr>
          <w:rFonts w:hint="eastAsia"/>
        </w:rPr>
        <w:t>Technical analysis</w:t>
      </w:r>
      <w:bookmarkEnd w:id="48"/>
    </w:p>
    <w:p w14:paraId="27E1F9D6" w14:textId="7307E398" w:rsidR="009953D4" w:rsidRPr="00271673" w:rsidRDefault="009953D4" w:rsidP="009953D4">
      <w:r w:rsidRPr="008B424B">
        <w:t xml:space="preserve">For CA_n1-n78 and CA_n5-n78, no DL interruption allowed has been specified in </w:t>
      </w:r>
      <w:r w:rsidRPr="00630C05">
        <w:t>Table 5.2A.2.1-1</w:t>
      </w:r>
      <w:r>
        <w:t xml:space="preserve">in </w:t>
      </w:r>
      <w:r w:rsidRPr="008B424B">
        <w:t>38101-1</w:t>
      </w:r>
      <w:r>
        <w:t>[2]</w:t>
      </w:r>
      <w:r w:rsidRPr="008B424B">
        <w:t xml:space="preserve">, which means switching from n1/n5 to n78 has no impact to n1/n5 downlink. </w:t>
      </w:r>
      <w:proofErr w:type="gramStart"/>
      <w:r w:rsidRPr="008B424B">
        <w:t>Thus</w:t>
      </w:r>
      <w:proofErr w:type="gramEnd"/>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233A4C94" w14:textId="77777777" w:rsidR="009953D4" w:rsidRPr="008B424B" w:rsidRDefault="009953D4" w:rsidP="009953D4">
      <w:pPr>
        <w:pStyle w:val="4"/>
      </w:pPr>
      <w:bookmarkStart w:id="49" w:name="_Toc199318450"/>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49"/>
    </w:p>
    <w:p w14:paraId="0E988856" w14:textId="77777777" w:rsidR="009953D4" w:rsidRPr="008B424B" w:rsidRDefault="009953D4" w:rsidP="009953D4">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0CB2F20F" w14:textId="77777777" w:rsidR="009953D4" w:rsidRPr="007C5EBA" w:rsidRDefault="009953D4" w:rsidP="009953D4">
      <w:pPr>
        <w:pStyle w:val="TH"/>
      </w:pPr>
      <w:r w:rsidRPr="007C5EBA">
        <w:t>Table 5.</w:t>
      </w:r>
      <w:r>
        <w:t>1.1.3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E84774">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E84774">
            <w:pPr>
              <w:pStyle w:val="TAH"/>
              <w:rPr>
                <w:sz w:val="20"/>
              </w:rPr>
            </w:pPr>
            <w:r w:rsidRPr="007C5EBA">
              <w:rPr>
                <w:sz w:val="20"/>
              </w:rPr>
              <w:t>NR Band</w:t>
            </w:r>
          </w:p>
          <w:p w14:paraId="50F302ED" w14:textId="77777777" w:rsidR="009953D4" w:rsidRPr="007C5EBA" w:rsidRDefault="009953D4" w:rsidP="00E84774">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E84774">
            <w:pPr>
              <w:pStyle w:val="TAH"/>
              <w:rPr>
                <w:sz w:val="20"/>
              </w:rPr>
            </w:pPr>
            <w:r w:rsidRPr="007C5EBA">
              <w:rPr>
                <w:sz w:val="20"/>
              </w:rPr>
              <w:t xml:space="preserve">DL interruption allowed </w:t>
            </w:r>
          </w:p>
          <w:p w14:paraId="1FAEBA2A" w14:textId="77777777" w:rsidR="009953D4" w:rsidRPr="007C5EBA" w:rsidRDefault="009953D4" w:rsidP="00E84774">
            <w:pPr>
              <w:pStyle w:val="TAH"/>
              <w:rPr>
                <w:sz w:val="20"/>
              </w:rPr>
            </w:pPr>
            <w:r w:rsidRPr="007C5EBA">
              <w:rPr>
                <w:sz w:val="20"/>
              </w:rPr>
              <w:t>(Note 1)</w:t>
            </w:r>
          </w:p>
        </w:tc>
      </w:tr>
      <w:tr w:rsidR="009953D4" w:rsidRPr="007C5EBA" w14:paraId="5E30AA4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E84774">
            <w:pPr>
              <w:pStyle w:val="TAC"/>
              <w:ind w:left="480" w:hanging="480"/>
              <w:rPr>
                <w:sz w:val="20"/>
                <w:lang w:eastAsia="zh-CN"/>
              </w:rPr>
            </w:pPr>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E84774">
            <w:pPr>
              <w:pStyle w:val="TAC"/>
              <w:ind w:left="480" w:hanging="480"/>
              <w:rPr>
                <w:sz w:val="20"/>
                <w:lang w:eastAsia="ja-JP"/>
              </w:rPr>
            </w:pPr>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E84774">
            <w:pPr>
              <w:pStyle w:val="TAC"/>
              <w:ind w:left="480" w:hanging="480"/>
              <w:rPr>
                <w:sz w:val="20"/>
                <w:lang w:eastAsia="zh-CN"/>
              </w:rPr>
            </w:pPr>
            <w:r w:rsidRPr="007C5EBA">
              <w:rPr>
                <w:sz w:val="20"/>
                <w:lang w:eastAsia="zh-CN"/>
              </w:rPr>
              <w:t>No for n</w:t>
            </w:r>
            <w:r>
              <w:rPr>
                <w:sz w:val="20"/>
                <w:lang w:eastAsia="zh-CN"/>
              </w:rPr>
              <w:t>1</w:t>
            </w:r>
            <w:r w:rsidRPr="007C5EBA">
              <w:rPr>
                <w:sz w:val="20"/>
                <w:lang w:eastAsia="zh-CN"/>
              </w:rPr>
              <w:t>-n</w:t>
            </w:r>
            <w:r>
              <w:rPr>
                <w:sz w:val="20"/>
                <w:lang w:eastAsia="zh-CN"/>
              </w:rPr>
              <w:t>78, n5-n78</w:t>
            </w:r>
          </w:p>
        </w:tc>
      </w:tr>
      <w:tr w:rsidR="009953D4" w:rsidRPr="007C5EBA" w14:paraId="1837A534" w14:textId="77777777" w:rsidTr="00E847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E84774">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w:t>
            </w:r>
            <w:proofErr w:type="spellStart"/>
            <w:r w:rsidRPr="007C5EBA">
              <w:rPr>
                <w:sz w:val="20"/>
              </w:rPr>
              <w:t>nX-nY</w:t>
            </w:r>
            <w:proofErr w:type="spellEnd"/>
            <w:r w:rsidRPr="007C5EBA">
              <w:rPr>
                <w:sz w:val="20"/>
              </w:rPr>
              <w:t xml:space="preserve"> in the requirement of </w:t>
            </w:r>
            <w:r w:rsidRPr="007C5EBA">
              <w:rPr>
                <w:rFonts w:hint="eastAsia"/>
                <w:sz w:val="20"/>
              </w:rPr>
              <w:t>“</w:t>
            </w:r>
            <w:r w:rsidRPr="007C5EBA">
              <w:rPr>
                <w:sz w:val="20"/>
                <w:lang w:eastAsia="zh-CN"/>
              </w:rPr>
              <w:t xml:space="preserve">No for </w:t>
            </w:r>
            <w:proofErr w:type="spellStart"/>
            <w:r w:rsidRPr="007C5EBA">
              <w:rPr>
                <w:sz w:val="20"/>
                <w:lang w:eastAsia="zh-CN"/>
              </w:rPr>
              <w:t>nX-nY</w:t>
            </w:r>
            <w:proofErr w:type="spellEnd"/>
            <w:r w:rsidRPr="007C5EBA">
              <w:rPr>
                <w:sz w:val="20"/>
              </w:rPr>
              <w:t>” refer</w:t>
            </w:r>
            <w:r w:rsidRPr="007C5EBA">
              <w:rPr>
                <w:rFonts w:hint="eastAsia"/>
                <w:sz w:val="20"/>
                <w:lang w:eastAsia="zh-CN"/>
              </w:rPr>
              <w:t>s</w:t>
            </w:r>
            <w:r w:rsidRPr="007C5EBA">
              <w:rPr>
                <w:sz w:val="20"/>
              </w:rPr>
              <w:t xml:space="preserve"> to the two UL Bands </w:t>
            </w:r>
            <w:proofErr w:type="spellStart"/>
            <w:r w:rsidRPr="007C5EBA">
              <w:rPr>
                <w:sz w:val="20"/>
              </w:rPr>
              <w:t>nX</w:t>
            </w:r>
            <w:proofErr w:type="spellEnd"/>
            <w:r w:rsidRPr="007C5EBA">
              <w:rPr>
                <w:sz w:val="20"/>
              </w:rPr>
              <w:t xml:space="preserve"> and </w:t>
            </w:r>
            <w:proofErr w:type="spellStart"/>
            <w:r w:rsidRPr="007C5EBA">
              <w:rPr>
                <w:sz w:val="20"/>
              </w:rPr>
              <w:t>nY</w:t>
            </w:r>
            <w:proofErr w:type="spellEnd"/>
            <w:r w:rsidRPr="007C5EBA">
              <w:rPr>
                <w:sz w:val="20"/>
              </w:rPr>
              <w:t xml:space="preserve"> that are involved in dynamic Tx switching.</w:t>
            </w:r>
          </w:p>
        </w:tc>
      </w:tr>
    </w:tbl>
    <w:p w14:paraId="29C96C85" w14:textId="77777777" w:rsidR="009953D4" w:rsidRPr="00516540" w:rsidRDefault="009953D4" w:rsidP="009953D4">
      <w:pPr>
        <w:pStyle w:val="B1"/>
        <w:ind w:left="0" w:firstLine="0"/>
        <w:jc w:val="both"/>
        <w:rPr>
          <w:b/>
          <w:color w:val="FF0000"/>
          <w:sz w:val="28"/>
          <w:lang w:eastAsia="zh-CN"/>
        </w:rPr>
      </w:pPr>
    </w:p>
    <w:p w14:paraId="3FFA78B0" w14:textId="1251FC84" w:rsidR="0008289A" w:rsidRPr="008B424B" w:rsidRDefault="0008289A" w:rsidP="0008289A">
      <w:pPr>
        <w:pStyle w:val="3"/>
      </w:pPr>
      <w:bookmarkStart w:id="50" w:name="_Toc180402521"/>
      <w:bookmarkStart w:id="51" w:name="_Toc199318451"/>
      <w:r w:rsidRPr="008B424B">
        <w:rPr>
          <w:rFonts w:hint="eastAsia"/>
        </w:rPr>
        <w:t>5.1.</w:t>
      </w:r>
      <w:r>
        <w:t>2</w:t>
      </w:r>
      <w:r w:rsidRPr="008B424B">
        <w:rPr>
          <w:rFonts w:hint="eastAsia"/>
        </w:rPr>
        <w:tab/>
        <w:t>CA_n</w:t>
      </w:r>
      <w:r>
        <w:t>3</w:t>
      </w:r>
      <w:r w:rsidRPr="008B424B">
        <w:rPr>
          <w:rFonts w:hint="eastAsia"/>
        </w:rPr>
        <w:t>-n</w:t>
      </w:r>
      <w:r w:rsidRPr="008B424B">
        <w:t>5</w:t>
      </w:r>
      <w:r w:rsidRPr="008B424B">
        <w:rPr>
          <w:rFonts w:hint="eastAsia"/>
        </w:rPr>
        <w:t>-n</w:t>
      </w:r>
      <w:bookmarkEnd w:id="50"/>
      <w:r w:rsidRPr="008B424B">
        <w:t>78</w:t>
      </w:r>
      <w:bookmarkEnd w:id="51"/>
    </w:p>
    <w:p w14:paraId="06F4DC92" w14:textId="2F2A6E5A" w:rsidR="0008289A" w:rsidRPr="008B424B" w:rsidRDefault="0008289A" w:rsidP="0008289A">
      <w:pPr>
        <w:pStyle w:val="4"/>
      </w:pPr>
      <w:bookmarkStart w:id="52" w:name="_Toc180402522"/>
      <w:bookmarkStart w:id="53" w:name="_Toc199318452"/>
      <w:r w:rsidRPr="008B424B">
        <w:rPr>
          <w:rFonts w:hint="eastAsia"/>
        </w:rPr>
        <w:t>5.1.</w:t>
      </w:r>
      <w:r>
        <w:t>2</w:t>
      </w:r>
      <w:r w:rsidRPr="008B424B">
        <w:t>.</w:t>
      </w:r>
      <w:r w:rsidRPr="008B424B">
        <w:rPr>
          <w:rFonts w:hint="eastAsia"/>
        </w:rPr>
        <w:t>1</w:t>
      </w:r>
      <w:r w:rsidRPr="008B424B">
        <w:tab/>
      </w:r>
      <w:r w:rsidRPr="008B424B">
        <w:rPr>
          <w:rFonts w:hint="eastAsia"/>
        </w:rPr>
        <w:t>Configurations</w:t>
      </w:r>
      <w:bookmarkEnd w:id="52"/>
      <w:bookmarkEnd w:id="53"/>
    </w:p>
    <w:p w14:paraId="7ABE7E57" w14:textId="71D0CB19" w:rsidR="0008289A" w:rsidRPr="007C5EBA" w:rsidRDefault="0008289A" w:rsidP="0008289A">
      <w:pPr>
        <w:pStyle w:val="TH"/>
      </w:pPr>
      <w:r w:rsidRPr="007C5EBA">
        <w:t xml:space="preserve">Table </w:t>
      </w:r>
      <w:r w:rsidRPr="007C5EBA">
        <w:rPr>
          <w:rFonts w:hint="eastAsia"/>
        </w:rPr>
        <w:t>5.1.</w:t>
      </w:r>
      <w:r>
        <w:t>2</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08289A" w:rsidRPr="007C5EBA" w14:paraId="4D76A83E" w14:textId="77777777" w:rsidTr="00022F71">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7901BD5F" w14:textId="77777777" w:rsidR="0008289A" w:rsidRPr="007C5EBA" w:rsidRDefault="0008289A" w:rsidP="00022F71">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52CAE9C2" w14:textId="77777777" w:rsidR="0008289A" w:rsidRPr="007C5EBA" w:rsidRDefault="0008289A" w:rsidP="00022F71">
            <w:r w:rsidRPr="007C5EBA">
              <w:t>Uplink band</w:t>
            </w:r>
          </w:p>
        </w:tc>
      </w:tr>
      <w:tr w:rsidR="0008289A" w:rsidRPr="007C5EBA" w14:paraId="7E00383A" w14:textId="77777777" w:rsidTr="00022F71">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C213A86" w14:textId="77777777" w:rsidR="0008289A" w:rsidRPr="007C5EBA" w:rsidRDefault="0008289A" w:rsidP="00022F71">
            <w:pPr>
              <w:rPr>
                <w:lang w:val="x-none" w:eastAsia="zh-CN"/>
              </w:rPr>
            </w:pPr>
            <w:r w:rsidRPr="007C5EBA">
              <w:rPr>
                <w:lang w:val="x-none"/>
              </w:rPr>
              <w:t>CA_</w:t>
            </w:r>
            <w:r>
              <w:rPr>
                <w:lang w:val="x-none"/>
              </w:rPr>
              <w:t>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01CF0505" w14:textId="77777777" w:rsidR="0008289A" w:rsidRPr="007C5EBA" w:rsidRDefault="0008289A" w:rsidP="00022F71">
            <w:pPr>
              <w:rPr>
                <w:lang w:val="x-none" w:eastAsia="zh-CN"/>
              </w:rPr>
            </w:pPr>
            <w:r>
              <w:rPr>
                <w:lang w:val="x-none"/>
              </w:rPr>
              <w:t>n3</w:t>
            </w:r>
            <w:r w:rsidRPr="007C5EBA">
              <w:rPr>
                <w:lang w:val="x-none"/>
              </w:rPr>
              <w:t>,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6979F7BD" w14:textId="0724CD76" w:rsidR="0008289A" w:rsidRPr="008B424B" w:rsidRDefault="0008289A" w:rsidP="0008289A">
      <w:pPr>
        <w:pStyle w:val="4"/>
      </w:pPr>
      <w:bookmarkStart w:id="54" w:name="_Toc180402523"/>
      <w:bookmarkStart w:id="55" w:name="_Toc199318453"/>
      <w:r w:rsidRPr="008B424B">
        <w:rPr>
          <w:rFonts w:hint="eastAsia"/>
        </w:rPr>
        <w:lastRenderedPageBreak/>
        <w:t>5.1.</w:t>
      </w:r>
      <w:r>
        <w:t>2</w:t>
      </w:r>
      <w:r w:rsidRPr="008B424B">
        <w:t>.</w:t>
      </w:r>
      <w:r w:rsidRPr="008B424B">
        <w:rPr>
          <w:rFonts w:hint="eastAsia"/>
        </w:rPr>
        <w:t>2</w:t>
      </w:r>
      <w:r w:rsidRPr="008B424B">
        <w:tab/>
      </w:r>
      <w:r w:rsidRPr="008B424B">
        <w:rPr>
          <w:rFonts w:hint="eastAsia"/>
        </w:rPr>
        <w:t>Technical analysis</w:t>
      </w:r>
      <w:bookmarkEnd w:id="54"/>
      <w:bookmarkEnd w:id="55"/>
    </w:p>
    <w:p w14:paraId="3FCE30B8" w14:textId="7E4C6C3C" w:rsidR="0008289A" w:rsidRPr="0089620C" w:rsidRDefault="0008289A" w:rsidP="0008289A">
      <w:r w:rsidRPr="008B424B">
        <w:t>For 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n3</w:t>
      </w:r>
      <w:r w:rsidRPr="008B424B">
        <w:t xml:space="preserve">/n5 to n78 has no impact to </w:t>
      </w:r>
      <w:r>
        <w:t>n3</w:t>
      </w:r>
      <w:r w:rsidRPr="008B424B">
        <w:t xml:space="preserve">/n5 downlink. </w:t>
      </w:r>
      <w:proofErr w:type="gramStart"/>
      <w:r w:rsidRPr="008B424B">
        <w:t>Thus</w:t>
      </w:r>
      <w:proofErr w:type="gramEnd"/>
      <w:r>
        <w:t xml:space="preserve"> for </w:t>
      </w:r>
      <w:r w:rsidRPr="008B424B">
        <w:t>CA_</w:t>
      </w:r>
      <w:r>
        <w:t>n3</w:t>
      </w:r>
      <w:r w:rsidRPr="008B424B">
        <w:t>-n5-n78</w:t>
      </w:r>
      <w:r>
        <w:t xml:space="preserve"> configured by 2 or 3 UL bands,</w:t>
      </w:r>
      <w:r w:rsidRPr="008B424B">
        <w:t xml:space="preserve"> there is no DL interruption </w:t>
      </w:r>
      <w:r>
        <w:t>when dynamitic Tx switching is triggered for one or more of the band pairs including n3-</w:t>
      </w:r>
      <w:r w:rsidRPr="004063F6">
        <w:t xml:space="preserve">n78 </w:t>
      </w:r>
      <w:r>
        <w:t>and</w:t>
      </w:r>
      <w:r w:rsidRPr="004063F6">
        <w:t xml:space="preserve"> n5</w:t>
      </w:r>
      <w:r>
        <w:t>-</w:t>
      </w:r>
      <w:r w:rsidRPr="004063F6">
        <w:t>n78</w:t>
      </w:r>
    </w:p>
    <w:p w14:paraId="642FC6F4" w14:textId="0BF61B04" w:rsidR="0008289A" w:rsidRPr="008B424B" w:rsidRDefault="0008289A" w:rsidP="0008289A">
      <w:pPr>
        <w:pStyle w:val="4"/>
      </w:pPr>
      <w:bookmarkStart w:id="56" w:name="_Toc180402524"/>
      <w:bookmarkStart w:id="57" w:name="_Toc199318454"/>
      <w:r w:rsidRPr="008B424B">
        <w:rPr>
          <w:rFonts w:hint="eastAsia"/>
        </w:rPr>
        <w:t>5</w:t>
      </w:r>
      <w:r w:rsidRPr="008B424B">
        <w:t>.</w:t>
      </w:r>
      <w:r w:rsidRPr="008B424B">
        <w:rPr>
          <w:rFonts w:hint="eastAsia"/>
        </w:rPr>
        <w:t>1.</w:t>
      </w:r>
      <w:r>
        <w:t>2</w:t>
      </w:r>
      <w:r w:rsidRPr="008B424B">
        <w:t>.</w:t>
      </w:r>
      <w:r w:rsidRPr="008B424B">
        <w:rPr>
          <w:rFonts w:hint="eastAsia"/>
        </w:rPr>
        <w:t>3</w:t>
      </w:r>
      <w:r w:rsidRPr="008B424B">
        <w:tab/>
      </w:r>
      <w:r w:rsidRPr="008B424B">
        <w:rPr>
          <w:rFonts w:hint="eastAsia"/>
        </w:rPr>
        <w:t>Conclusion</w:t>
      </w:r>
      <w:bookmarkEnd w:id="56"/>
      <w:bookmarkEnd w:id="57"/>
    </w:p>
    <w:p w14:paraId="17F05CC1" w14:textId="7A898C0D" w:rsidR="0008289A" w:rsidRPr="008B424B" w:rsidRDefault="0008289A" w:rsidP="0008289A">
      <w:r>
        <w:t xml:space="preserve">For </w:t>
      </w:r>
      <w:r w:rsidRPr="008B424B">
        <w:t>CA_</w:t>
      </w:r>
      <w:r>
        <w:t>n3</w:t>
      </w:r>
      <w:r w:rsidRPr="008B424B">
        <w:t>-n5-n78</w:t>
      </w:r>
      <w:r>
        <w:t xml:space="preserve"> configured by 2 or 3 UL bands, n</w:t>
      </w:r>
      <w:r w:rsidRPr="004063F6">
        <w:t>o DL interruption</w:t>
      </w:r>
      <w:r>
        <w:t xml:space="preserve"> is mandated when dynamic Tx switching is triggered for one or more of the band pairs including n3-</w:t>
      </w:r>
      <w:r w:rsidRPr="004063F6">
        <w:t xml:space="preserve">n78 </w:t>
      </w:r>
      <w:r>
        <w:t>and</w:t>
      </w:r>
      <w:r w:rsidRPr="004063F6">
        <w:t xml:space="preserve"> n5</w:t>
      </w:r>
      <w:r>
        <w:t>-</w:t>
      </w:r>
      <w:r w:rsidRPr="004063F6">
        <w:t>n78</w:t>
      </w:r>
    </w:p>
    <w:p w14:paraId="7B2310FB" w14:textId="0B92C3D9" w:rsidR="0008289A" w:rsidRPr="007C5EBA" w:rsidRDefault="0008289A" w:rsidP="0008289A">
      <w:pPr>
        <w:pStyle w:val="TH"/>
      </w:pPr>
      <w:r w:rsidRPr="007C5EBA">
        <w:t>Table 5.</w:t>
      </w:r>
      <w:r>
        <w:t>1.2.3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8289A" w:rsidRPr="007C5EBA" w14:paraId="325C7B05"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hideMark/>
          </w:tcPr>
          <w:p w14:paraId="0B4F6838" w14:textId="77777777" w:rsidR="0008289A" w:rsidRPr="007C5EBA" w:rsidRDefault="0008289A" w:rsidP="00022F71">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005DE9B7" w14:textId="77777777" w:rsidR="0008289A" w:rsidRPr="007C5EBA" w:rsidRDefault="0008289A" w:rsidP="00022F71">
            <w:pPr>
              <w:pStyle w:val="TAH"/>
              <w:rPr>
                <w:sz w:val="20"/>
              </w:rPr>
            </w:pPr>
            <w:r w:rsidRPr="007C5EBA">
              <w:rPr>
                <w:sz w:val="20"/>
              </w:rPr>
              <w:t>NR Band</w:t>
            </w:r>
          </w:p>
          <w:p w14:paraId="2DDBBBE4" w14:textId="77777777" w:rsidR="0008289A" w:rsidRPr="007C5EBA" w:rsidRDefault="0008289A" w:rsidP="00022F71">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61C3EC53" w14:textId="77777777" w:rsidR="0008289A" w:rsidRPr="007C5EBA" w:rsidRDefault="0008289A" w:rsidP="00022F71">
            <w:pPr>
              <w:pStyle w:val="TAH"/>
              <w:rPr>
                <w:sz w:val="20"/>
              </w:rPr>
            </w:pPr>
            <w:r w:rsidRPr="007C5EBA">
              <w:rPr>
                <w:sz w:val="20"/>
              </w:rPr>
              <w:t xml:space="preserve">DL interruption allowed </w:t>
            </w:r>
          </w:p>
          <w:p w14:paraId="344E13DB" w14:textId="77777777" w:rsidR="0008289A" w:rsidRPr="007C5EBA" w:rsidRDefault="0008289A" w:rsidP="00022F71">
            <w:pPr>
              <w:pStyle w:val="TAH"/>
              <w:rPr>
                <w:sz w:val="20"/>
              </w:rPr>
            </w:pPr>
            <w:r w:rsidRPr="007C5EBA">
              <w:rPr>
                <w:sz w:val="20"/>
              </w:rPr>
              <w:t>(Note 1)</w:t>
            </w:r>
          </w:p>
        </w:tc>
      </w:tr>
      <w:tr w:rsidR="0008289A" w:rsidRPr="007C5EBA" w14:paraId="788862D7"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E84D14" w14:textId="77777777" w:rsidR="0008289A" w:rsidRPr="007C5EBA" w:rsidRDefault="0008289A" w:rsidP="00022F71">
            <w:pPr>
              <w:pStyle w:val="TAC"/>
              <w:ind w:left="480" w:hanging="480"/>
              <w:rPr>
                <w:sz w:val="20"/>
                <w:lang w:eastAsia="zh-CN"/>
              </w:rPr>
            </w:pPr>
            <w:r w:rsidRPr="007C5EBA">
              <w:rPr>
                <w:sz w:val="20"/>
                <w:lang w:eastAsia="zh-CN"/>
              </w:rPr>
              <w:t>CA</w:t>
            </w:r>
            <w:r w:rsidRPr="007C5EBA">
              <w:rPr>
                <w:sz w:val="20"/>
              </w:rPr>
              <w:t>_</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1BF14" w14:textId="77777777" w:rsidR="0008289A" w:rsidRPr="007C5EBA" w:rsidRDefault="0008289A" w:rsidP="00022F71">
            <w:pPr>
              <w:pStyle w:val="TAC"/>
              <w:ind w:left="480" w:hanging="480"/>
              <w:rPr>
                <w:sz w:val="20"/>
                <w:lang w:eastAsia="ja-JP"/>
              </w:rPr>
            </w:pPr>
            <w:r>
              <w:rPr>
                <w:sz w:val="20"/>
                <w:lang w:eastAsia="zh-CN"/>
              </w:rPr>
              <w:t>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116C0855" w14:textId="77777777" w:rsidR="0008289A" w:rsidRPr="007C5EBA" w:rsidRDefault="0008289A" w:rsidP="00022F71">
            <w:pPr>
              <w:pStyle w:val="TAC"/>
              <w:ind w:left="480" w:hanging="480"/>
              <w:rPr>
                <w:sz w:val="20"/>
                <w:lang w:eastAsia="zh-CN"/>
              </w:rPr>
            </w:pPr>
            <w:r w:rsidRPr="007C5EBA">
              <w:rPr>
                <w:sz w:val="20"/>
                <w:lang w:eastAsia="zh-CN"/>
              </w:rPr>
              <w:t xml:space="preserve">No for </w:t>
            </w:r>
            <w:r>
              <w:rPr>
                <w:sz w:val="20"/>
                <w:lang w:eastAsia="zh-CN"/>
              </w:rPr>
              <w:t>n3</w:t>
            </w:r>
            <w:r w:rsidRPr="007C5EBA">
              <w:rPr>
                <w:sz w:val="20"/>
                <w:lang w:eastAsia="zh-CN"/>
              </w:rPr>
              <w:t>-n</w:t>
            </w:r>
            <w:r>
              <w:rPr>
                <w:sz w:val="20"/>
                <w:lang w:eastAsia="zh-CN"/>
              </w:rPr>
              <w:t>78, n5-n78</w:t>
            </w:r>
          </w:p>
        </w:tc>
      </w:tr>
      <w:tr w:rsidR="0008289A" w:rsidRPr="007C5EBA" w14:paraId="2384042B" w14:textId="77777777" w:rsidTr="00022F7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344DAA0" w14:textId="77777777" w:rsidR="0008289A" w:rsidRPr="005351A0" w:rsidRDefault="0008289A" w:rsidP="00022F71">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w:t>
            </w:r>
            <w:proofErr w:type="spellStart"/>
            <w:r w:rsidRPr="007C5EBA">
              <w:rPr>
                <w:sz w:val="20"/>
              </w:rPr>
              <w:t>nX-nY</w:t>
            </w:r>
            <w:proofErr w:type="spellEnd"/>
            <w:r w:rsidRPr="007C5EBA">
              <w:rPr>
                <w:sz w:val="20"/>
              </w:rPr>
              <w:t xml:space="preserve"> in the requirement of </w:t>
            </w:r>
            <w:r w:rsidRPr="007C5EBA">
              <w:rPr>
                <w:rFonts w:hint="eastAsia"/>
                <w:sz w:val="20"/>
              </w:rPr>
              <w:t>“</w:t>
            </w:r>
            <w:r w:rsidRPr="007C5EBA">
              <w:rPr>
                <w:sz w:val="20"/>
                <w:lang w:eastAsia="zh-CN"/>
              </w:rPr>
              <w:t xml:space="preserve">No for </w:t>
            </w:r>
            <w:proofErr w:type="spellStart"/>
            <w:r w:rsidRPr="007C5EBA">
              <w:rPr>
                <w:sz w:val="20"/>
                <w:lang w:eastAsia="zh-CN"/>
              </w:rPr>
              <w:t>nX-nY</w:t>
            </w:r>
            <w:proofErr w:type="spellEnd"/>
            <w:r w:rsidRPr="007C5EBA">
              <w:rPr>
                <w:sz w:val="20"/>
              </w:rPr>
              <w:t>” refer</w:t>
            </w:r>
            <w:r w:rsidRPr="007C5EBA">
              <w:rPr>
                <w:rFonts w:hint="eastAsia"/>
                <w:sz w:val="20"/>
                <w:lang w:eastAsia="zh-CN"/>
              </w:rPr>
              <w:t>s</w:t>
            </w:r>
            <w:r w:rsidRPr="007C5EBA">
              <w:rPr>
                <w:sz w:val="20"/>
              </w:rPr>
              <w:t xml:space="preserve"> to the two UL Bands </w:t>
            </w:r>
            <w:proofErr w:type="spellStart"/>
            <w:r w:rsidRPr="007C5EBA">
              <w:rPr>
                <w:sz w:val="20"/>
              </w:rPr>
              <w:t>nX</w:t>
            </w:r>
            <w:proofErr w:type="spellEnd"/>
            <w:r w:rsidRPr="007C5EBA">
              <w:rPr>
                <w:sz w:val="20"/>
              </w:rPr>
              <w:t xml:space="preserve"> and </w:t>
            </w:r>
            <w:proofErr w:type="spellStart"/>
            <w:r w:rsidRPr="007C5EBA">
              <w:rPr>
                <w:sz w:val="20"/>
              </w:rPr>
              <w:t>nY</w:t>
            </w:r>
            <w:proofErr w:type="spellEnd"/>
            <w:r w:rsidRPr="007C5EBA">
              <w:rPr>
                <w:sz w:val="20"/>
              </w:rPr>
              <w:t xml:space="preserve"> that are involved in dynamic Tx switching.</w:t>
            </w:r>
          </w:p>
        </w:tc>
      </w:tr>
    </w:tbl>
    <w:p w14:paraId="535CAE11" w14:textId="77777777" w:rsidR="00105623" w:rsidRDefault="00105623" w:rsidP="00463936">
      <w:pPr>
        <w:rPr>
          <w:lang w:eastAsia="zh-CN"/>
        </w:rPr>
      </w:pPr>
    </w:p>
    <w:p w14:paraId="16EEA4EC" w14:textId="3BF64F50" w:rsidR="005C647F" w:rsidRPr="008B424B" w:rsidRDefault="005C647F" w:rsidP="005C647F">
      <w:pPr>
        <w:pStyle w:val="3"/>
      </w:pPr>
      <w:bookmarkStart w:id="58" w:name="_Toc199318455"/>
      <w:r w:rsidRPr="008B424B">
        <w:rPr>
          <w:rFonts w:hint="eastAsia"/>
        </w:rPr>
        <w:t>5.1.</w:t>
      </w:r>
      <w:r>
        <w:t>3</w:t>
      </w:r>
      <w:r w:rsidRPr="008B424B">
        <w:rPr>
          <w:rFonts w:hint="eastAsia"/>
        </w:rPr>
        <w:tab/>
        <w:t>CA_</w:t>
      </w:r>
      <w:r>
        <w:rPr>
          <w:rFonts w:hint="eastAsia"/>
        </w:rPr>
        <w:t>n</w:t>
      </w:r>
      <w:r>
        <w:t>1-</w:t>
      </w:r>
      <w:r w:rsidRPr="008B424B">
        <w:rPr>
          <w:rFonts w:hint="eastAsia"/>
        </w:rPr>
        <w:t>n</w:t>
      </w:r>
      <w:r>
        <w:t>3</w:t>
      </w:r>
      <w:r w:rsidRPr="008B424B">
        <w:rPr>
          <w:rFonts w:hint="eastAsia"/>
        </w:rPr>
        <w:t>-n</w:t>
      </w:r>
      <w:r w:rsidRPr="008B424B">
        <w:t>5</w:t>
      </w:r>
      <w:r w:rsidRPr="008B424B">
        <w:rPr>
          <w:rFonts w:hint="eastAsia"/>
        </w:rPr>
        <w:t>-n</w:t>
      </w:r>
      <w:r w:rsidRPr="008B424B">
        <w:t>78</w:t>
      </w:r>
      <w:bookmarkEnd w:id="58"/>
    </w:p>
    <w:p w14:paraId="5C399FBD" w14:textId="0A817835" w:rsidR="005C647F" w:rsidRPr="008B424B" w:rsidRDefault="005C647F" w:rsidP="005C647F">
      <w:pPr>
        <w:pStyle w:val="4"/>
      </w:pPr>
      <w:bookmarkStart w:id="59" w:name="_Toc199318456"/>
      <w:r w:rsidRPr="008B424B">
        <w:rPr>
          <w:rFonts w:hint="eastAsia"/>
        </w:rPr>
        <w:t>5.1.</w:t>
      </w:r>
      <w:r>
        <w:t>3</w:t>
      </w:r>
      <w:r w:rsidRPr="008B424B">
        <w:t>.</w:t>
      </w:r>
      <w:r w:rsidRPr="008B424B">
        <w:rPr>
          <w:rFonts w:hint="eastAsia"/>
        </w:rPr>
        <w:t>1</w:t>
      </w:r>
      <w:r w:rsidRPr="008B424B">
        <w:tab/>
      </w:r>
      <w:r w:rsidRPr="008B424B">
        <w:rPr>
          <w:rFonts w:hint="eastAsia"/>
        </w:rPr>
        <w:t>Configurations</w:t>
      </w:r>
      <w:bookmarkEnd w:id="59"/>
    </w:p>
    <w:p w14:paraId="29B203BB" w14:textId="46008C6C" w:rsidR="005C647F" w:rsidRPr="007C5EBA" w:rsidRDefault="005C647F" w:rsidP="005C647F">
      <w:pPr>
        <w:pStyle w:val="TH"/>
      </w:pPr>
      <w:r w:rsidRPr="007C5EBA">
        <w:t xml:space="preserve">Table </w:t>
      </w:r>
      <w:r w:rsidRPr="007C5EBA">
        <w:rPr>
          <w:rFonts w:hint="eastAsia"/>
        </w:rPr>
        <w:t>5.1.</w:t>
      </w:r>
      <w:r>
        <w:t>3</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5C647F" w:rsidRPr="007C5EBA" w14:paraId="0ABF7FDA" w14:textId="77777777" w:rsidTr="00B959D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45F041" w14:textId="77777777" w:rsidR="005C647F" w:rsidRPr="007C5EBA" w:rsidRDefault="005C647F" w:rsidP="00B959DA">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F1EC6DA" w14:textId="77777777" w:rsidR="005C647F" w:rsidRPr="007C5EBA" w:rsidRDefault="005C647F" w:rsidP="00B959DA">
            <w:r w:rsidRPr="007C5EBA">
              <w:t>Uplink band</w:t>
            </w:r>
          </w:p>
        </w:tc>
      </w:tr>
      <w:tr w:rsidR="005C647F" w:rsidRPr="007C5EBA" w14:paraId="6ABAE961" w14:textId="77777777" w:rsidTr="00B959D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F987BF9" w14:textId="77777777" w:rsidR="005C647F" w:rsidRPr="007C5EBA" w:rsidRDefault="005C647F" w:rsidP="00B959DA">
            <w:pPr>
              <w:rPr>
                <w:lang w:val="x-none" w:eastAsia="zh-CN"/>
              </w:rPr>
            </w:pPr>
            <w:r w:rsidRPr="007C5EBA">
              <w:rPr>
                <w:lang w:val="x-none"/>
              </w:rPr>
              <w:t>CA_</w:t>
            </w:r>
            <w:r>
              <w:rPr>
                <w:lang w:val="x-none"/>
              </w:rPr>
              <w:t>n1-n3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47D8FEFC" w14:textId="77777777" w:rsidR="005C647F" w:rsidRPr="007C5EBA" w:rsidRDefault="005C647F" w:rsidP="00B959DA">
            <w:pPr>
              <w:rPr>
                <w:lang w:val="x-none" w:eastAsia="zh-CN"/>
              </w:rPr>
            </w:pPr>
            <w:r>
              <w:rPr>
                <w:lang w:val="x-none"/>
              </w:rPr>
              <w:t>n1</w:t>
            </w:r>
            <w:r w:rsidRPr="007C5EBA">
              <w:rPr>
                <w:lang w:val="x-none"/>
              </w:rPr>
              <w:t xml:space="preserve">, </w:t>
            </w:r>
            <w:r>
              <w:rPr>
                <w:lang w:val="x-none"/>
              </w:rPr>
              <w:t xml:space="preserve">n3, </w:t>
            </w:r>
            <w:r w:rsidRPr="007C5EBA">
              <w:rPr>
                <w:lang w:val="x-none"/>
              </w:rPr>
              <w:t>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1F98144B" w14:textId="387A712C" w:rsidR="005C647F" w:rsidRPr="008B424B" w:rsidRDefault="005C647F" w:rsidP="005C647F">
      <w:pPr>
        <w:pStyle w:val="4"/>
      </w:pPr>
      <w:bookmarkStart w:id="60" w:name="_Toc199318457"/>
      <w:r w:rsidRPr="008B424B">
        <w:rPr>
          <w:rFonts w:hint="eastAsia"/>
        </w:rPr>
        <w:t>5.1.</w:t>
      </w:r>
      <w:r>
        <w:t>3</w:t>
      </w:r>
      <w:r w:rsidRPr="008B424B">
        <w:t>.</w:t>
      </w:r>
      <w:r w:rsidRPr="008B424B">
        <w:rPr>
          <w:rFonts w:hint="eastAsia"/>
        </w:rPr>
        <w:t>2</w:t>
      </w:r>
      <w:r w:rsidRPr="008B424B">
        <w:tab/>
      </w:r>
      <w:r w:rsidRPr="008B424B">
        <w:rPr>
          <w:rFonts w:hint="eastAsia"/>
        </w:rPr>
        <w:t>Technical analysis</w:t>
      </w:r>
      <w:bookmarkEnd w:id="60"/>
    </w:p>
    <w:p w14:paraId="284F43DC" w14:textId="77777777" w:rsidR="005C647F" w:rsidRPr="008B424B" w:rsidRDefault="005C647F" w:rsidP="005C647F">
      <w:r w:rsidRPr="008B424B">
        <w:t>For CA_</w:t>
      </w:r>
      <w:r>
        <w:t>n1</w:t>
      </w:r>
      <w:r w:rsidRPr="008B424B">
        <w:t>-n78</w:t>
      </w:r>
      <w:r>
        <w:rPr>
          <w:lang w:eastAsia="zh-CN"/>
        </w:rPr>
        <w:t xml:space="preserve">, </w:t>
      </w:r>
      <w:r w:rsidRPr="008B424B">
        <w:t>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n1/n3</w:t>
      </w:r>
      <w:r w:rsidRPr="008B424B">
        <w:t xml:space="preserve">/n5 to n78 has no impact to </w:t>
      </w:r>
      <w:r>
        <w:t>n1/n3</w:t>
      </w:r>
      <w:r w:rsidRPr="008B424B">
        <w:t xml:space="preserve">/n5 downlink. </w:t>
      </w:r>
      <w:proofErr w:type="gramStart"/>
      <w:r w:rsidRPr="008B424B">
        <w:t>Thus</w:t>
      </w:r>
      <w:proofErr w:type="gramEnd"/>
      <w:r>
        <w:t xml:space="preserve"> for </w:t>
      </w:r>
      <w:r w:rsidRPr="008B424B">
        <w:t>CA_</w:t>
      </w:r>
      <w:r>
        <w:t>n1-n3</w:t>
      </w:r>
      <w:r w:rsidRPr="008B424B">
        <w:t>-n5-n78</w:t>
      </w:r>
      <w:r>
        <w:t xml:space="preserve"> configured by 2</w:t>
      </w:r>
      <w:r>
        <w:rPr>
          <w:rFonts w:hint="eastAsia"/>
          <w:lang w:eastAsia="zh-CN"/>
        </w:rPr>
        <w:t>,</w:t>
      </w:r>
      <w:r>
        <w:rPr>
          <w:lang w:eastAsia="zh-CN"/>
        </w:rPr>
        <w:t xml:space="preserve"> </w:t>
      </w:r>
      <w:r>
        <w:t>3 or 4 UL bands,</w:t>
      </w:r>
      <w:r w:rsidRPr="008B424B">
        <w:t xml:space="preserve"> there is no DL interruption </w:t>
      </w:r>
      <w:r>
        <w:t>when dynamitic Tx switching is triggered for one or more of the band pairs including n1-n78, n3-</w:t>
      </w:r>
      <w:r w:rsidRPr="004063F6">
        <w:t xml:space="preserve">n78 </w:t>
      </w:r>
      <w:r>
        <w:t>and</w:t>
      </w:r>
      <w:r w:rsidRPr="004063F6">
        <w:t xml:space="preserve"> n5</w:t>
      </w:r>
      <w:r>
        <w:t>-</w:t>
      </w:r>
      <w:r w:rsidRPr="004063F6">
        <w:t>n78</w:t>
      </w:r>
    </w:p>
    <w:p w14:paraId="03EB14C2" w14:textId="77777777" w:rsidR="005C647F" w:rsidRPr="00F57931" w:rsidRDefault="005C647F" w:rsidP="005C647F">
      <w:pPr>
        <w:rPr>
          <w:sz w:val="18"/>
          <w:lang w:val="x-none"/>
        </w:rPr>
      </w:pPr>
    </w:p>
    <w:p w14:paraId="6C88150A" w14:textId="17637CC0" w:rsidR="005C647F" w:rsidRPr="008B424B" w:rsidRDefault="005C647F" w:rsidP="005C647F">
      <w:pPr>
        <w:pStyle w:val="4"/>
      </w:pPr>
      <w:bookmarkStart w:id="61" w:name="_Toc199318458"/>
      <w:r w:rsidRPr="008B424B">
        <w:rPr>
          <w:rFonts w:hint="eastAsia"/>
        </w:rPr>
        <w:t>5</w:t>
      </w:r>
      <w:r w:rsidRPr="008B424B">
        <w:t>.</w:t>
      </w:r>
      <w:r w:rsidRPr="008B424B">
        <w:rPr>
          <w:rFonts w:hint="eastAsia"/>
        </w:rPr>
        <w:t>1.</w:t>
      </w:r>
      <w:r>
        <w:t>3</w:t>
      </w:r>
      <w:r w:rsidRPr="008B424B">
        <w:t>.</w:t>
      </w:r>
      <w:r w:rsidRPr="008B424B">
        <w:rPr>
          <w:rFonts w:hint="eastAsia"/>
        </w:rPr>
        <w:t>3</w:t>
      </w:r>
      <w:r w:rsidRPr="008B424B">
        <w:tab/>
      </w:r>
      <w:r w:rsidRPr="008B424B">
        <w:rPr>
          <w:rFonts w:hint="eastAsia"/>
        </w:rPr>
        <w:t>Conclusion</w:t>
      </w:r>
      <w:bookmarkEnd w:id="61"/>
    </w:p>
    <w:p w14:paraId="3B9C142C" w14:textId="77777777" w:rsidR="005C647F" w:rsidRPr="008B424B" w:rsidRDefault="005C647F" w:rsidP="005C647F">
      <w:r>
        <w:t xml:space="preserve">For </w:t>
      </w:r>
      <w:r w:rsidRPr="008B424B">
        <w:t>CA_</w:t>
      </w:r>
      <w:r>
        <w:t>n1-n3</w:t>
      </w:r>
      <w:r w:rsidRPr="008B424B">
        <w:t>-n5-n78</w:t>
      </w:r>
      <w:r>
        <w:t xml:space="preserve"> configured by 2, 3 or 4 UL bands, n</w:t>
      </w:r>
      <w:r w:rsidRPr="004063F6">
        <w:t>o DL interruption</w:t>
      </w:r>
      <w:r>
        <w:t xml:space="preserve"> is mandated when dynamitic Tx switching is triggered for one or more of the band pairs including n1-n78, n3-</w:t>
      </w:r>
      <w:r w:rsidRPr="004063F6">
        <w:t xml:space="preserve">n78 </w:t>
      </w:r>
      <w:r>
        <w:t>and</w:t>
      </w:r>
      <w:r w:rsidRPr="004063F6">
        <w:t xml:space="preserve"> n5</w:t>
      </w:r>
      <w:r>
        <w:t>-</w:t>
      </w:r>
      <w:r w:rsidRPr="004063F6">
        <w:t>n78</w:t>
      </w:r>
    </w:p>
    <w:p w14:paraId="6DBEB96B" w14:textId="55D5DE99" w:rsidR="005C647F" w:rsidRPr="007C5EBA" w:rsidRDefault="005C647F" w:rsidP="005C647F">
      <w:pPr>
        <w:pStyle w:val="TH"/>
      </w:pPr>
      <w:r w:rsidRPr="007C5EBA">
        <w:t>Table 5.</w:t>
      </w:r>
      <w:r>
        <w:t>1.3.3</w:t>
      </w:r>
      <w:r w:rsidRPr="007C5EBA">
        <w:t>-1: Inter-band CA operating bands involving FR1 (</w:t>
      </w:r>
      <w:r>
        <w:t>four</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C647F" w:rsidRPr="007C5EBA" w14:paraId="12F2F002"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hideMark/>
          </w:tcPr>
          <w:p w14:paraId="48DC2B1E" w14:textId="77777777" w:rsidR="005C647F" w:rsidRPr="007C5EBA" w:rsidRDefault="005C647F" w:rsidP="00B959DA">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16EF172" w14:textId="77777777" w:rsidR="005C647F" w:rsidRPr="007C5EBA" w:rsidRDefault="005C647F" w:rsidP="00B959DA">
            <w:pPr>
              <w:pStyle w:val="TAH"/>
              <w:rPr>
                <w:sz w:val="20"/>
              </w:rPr>
            </w:pPr>
            <w:r w:rsidRPr="007C5EBA">
              <w:rPr>
                <w:sz w:val="20"/>
              </w:rPr>
              <w:t>NR Band</w:t>
            </w:r>
          </w:p>
          <w:p w14:paraId="58316A32" w14:textId="77777777" w:rsidR="005C647F" w:rsidRPr="007C5EBA" w:rsidRDefault="005C647F" w:rsidP="00B959DA">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7AC3DA73" w14:textId="77777777" w:rsidR="005C647F" w:rsidRPr="007C5EBA" w:rsidRDefault="005C647F" w:rsidP="00B959DA">
            <w:pPr>
              <w:pStyle w:val="TAH"/>
              <w:rPr>
                <w:sz w:val="20"/>
              </w:rPr>
            </w:pPr>
            <w:r w:rsidRPr="007C5EBA">
              <w:rPr>
                <w:sz w:val="20"/>
              </w:rPr>
              <w:t xml:space="preserve">DL interruption allowed </w:t>
            </w:r>
          </w:p>
          <w:p w14:paraId="46A06942" w14:textId="77777777" w:rsidR="005C647F" w:rsidRPr="007C5EBA" w:rsidRDefault="005C647F" w:rsidP="00B959DA">
            <w:pPr>
              <w:pStyle w:val="TAH"/>
              <w:rPr>
                <w:sz w:val="20"/>
              </w:rPr>
            </w:pPr>
            <w:r w:rsidRPr="007C5EBA">
              <w:rPr>
                <w:sz w:val="20"/>
              </w:rPr>
              <w:t>(Note 1)</w:t>
            </w:r>
          </w:p>
        </w:tc>
      </w:tr>
      <w:tr w:rsidR="005C647F" w:rsidRPr="007C5EBA" w14:paraId="3B15A345"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EE26D7" w14:textId="77777777" w:rsidR="005C647F" w:rsidRPr="007C5EBA" w:rsidRDefault="005C647F" w:rsidP="00B959DA">
            <w:pPr>
              <w:pStyle w:val="TAC"/>
              <w:ind w:left="480" w:hanging="480"/>
              <w:rPr>
                <w:sz w:val="20"/>
                <w:lang w:eastAsia="zh-CN"/>
              </w:rPr>
            </w:pPr>
            <w:r w:rsidRPr="007C5EBA">
              <w:rPr>
                <w:sz w:val="20"/>
                <w:lang w:eastAsia="zh-CN"/>
              </w:rPr>
              <w:t>CA</w:t>
            </w:r>
            <w:r w:rsidRPr="007C5EBA">
              <w:rPr>
                <w:sz w:val="20"/>
              </w:rPr>
              <w:t>_</w:t>
            </w:r>
            <w:r>
              <w:rPr>
                <w:sz w:val="20"/>
              </w:rPr>
              <w:t>n1-</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54BCBB" w14:textId="77777777" w:rsidR="005C647F" w:rsidRPr="007C5EBA" w:rsidRDefault="005C647F" w:rsidP="00B959DA">
            <w:pPr>
              <w:pStyle w:val="TAC"/>
              <w:ind w:left="480" w:hanging="480"/>
              <w:rPr>
                <w:sz w:val="20"/>
                <w:lang w:eastAsia="ja-JP"/>
              </w:rPr>
            </w:pPr>
            <w:r>
              <w:rPr>
                <w:sz w:val="20"/>
                <w:lang w:eastAsia="zh-CN"/>
              </w:rPr>
              <w:t>n1, 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8D9155E" w14:textId="77777777" w:rsidR="005C647F" w:rsidRPr="007C5EBA" w:rsidRDefault="005C647F" w:rsidP="00B959DA">
            <w:pPr>
              <w:pStyle w:val="TAC"/>
              <w:ind w:left="480" w:hanging="480"/>
              <w:rPr>
                <w:sz w:val="20"/>
                <w:lang w:eastAsia="zh-CN"/>
              </w:rPr>
            </w:pPr>
            <w:r w:rsidRPr="007C5EBA">
              <w:rPr>
                <w:sz w:val="20"/>
                <w:lang w:eastAsia="zh-CN"/>
              </w:rPr>
              <w:t xml:space="preserve">No for </w:t>
            </w:r>
            <w:r>
              <w:rPr>
                <w:sz w:val="20"/>
                <w:lang w:eastAsia="zh-CN"/>
              </w:rPr>
              <w:t>n1-n78, n3</w:t>
            </w:r>
            <w:r w:rsidRPr="007C5EBA">
              <w:rPr>
                <w:sz w:val="20"/>
                <w:lang w:eastAsia="zh-CN"/>
              </w:rPr>
              <w:t>-n</w:t>
            </w:r>
            <w:r>
              <w:rPr>
                <w:sz w:val="20"/>
                <w:lang w:eastAsia="zh-CN"/>
              </w:rPr>
              <w:t>78, n5-n78</w:t>
            </w:r>
          </w:p>
        </w:tc>
      </w:tr>
      <w:tr w:rsidR="005C647F" w:rsidRPr="007C5EBA" w14:paraId="5EB0F9B6" w14:textId="77777777" w:rsidTr="00B959D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8256C1A" w14:textId="77777777" w:rsidR="005C647F" w:rsidRPr="005351A0" w:rsidRDefault="005C647F" w:rsidP="00B959DA">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 xml:space="preserve">n dynamic Tx switching is triggered across any 2 UL bands among the configured </w:t>
            </w:r>
            <w:r w:rsidRPr="00885651">
              <w:rPr>
                <w:sz w:val="20"/>
              </w:rPr>
              <w:t>2, 3 or 4 UL bands</w:t>
            </w:r>
            <w:r w:rsidRPr="007C5EBA">
              <w:rPr>
                <w:sz w:val="20"/>
              </w:rPr>
              <w:t>.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w:t>
            </w:r>
            <w:proofErr w:type="spellStart"/>
            <w:r w:rsidRPr="007C5EBA">
              <w:rPr>
                <w:sz w:val="20"/>
              </w:rPr>
              <w:t>nX-nY</w:t>
            </w:r>
            <w:proofErr w:type="spellEnd"/>
            <w:r w:rsidRPr="007C5EBA">
              <w:rPr>
                <w:sz w:val="20"/>
              </w:rPr>
              <w:t xml:space="preserve"> in the requirement of </w:t>
            </w:r>
            <w:r w:rsidRPr="007C5EBA">
              <w:rPr>
                <w:rFonts w:hint="eastAsia"/>
                <w:sz w:val="20"/>
              </w:rPr>
              <w:t>“</w:t>
            </w:r>
            <w:r w:rsidRPr="007C5EBA">
              <w:rPr>
                <w:sz w:val="20"/>
                <w:lang w:eastAsia="zh-CN"/>
              </w:rPr>
              <w:t xml:space="preserve">No for </w:t>
            </w:r>
            <w:proofErr w:type="spellStart"/>
            <w:r w:rsidRPr="007C5EBA">
              <w:rPr>
                <w:sz w:val="20"/>
                <w:lang w:eastAsia="zh-CN"/>
              </w:rPr>
              <w:t>nX-nY</w:t>
            </w:r>
            <w:proofErr w:type="spellEnd"/>
            <w:r w:rsidRPr="007C5EBA">
              <w:rPr>
                <w:sz w:val="20"/>
              </w:rPr>
              <w:t>” refer</w:t>
            </w:r>
            <w:r w:rsidRPr="007C5EBA">
              <w:rPr>
                <w:rFonts w:hint="eastAsia"/>
                <w:sz w:val="20"/>
                <w:lang w:eastAsia="zh-CN"/>
              </w:rPr>
              <w:t>s</w:t>
            </w:r>
            <w:r w:rsidRPr="007C5EBA">
              <w:rPr>
                <w:sz w:val="20"/>
              </w:rPr>
              <w:t xml:space="preserve"> to the two UL Bands </w:t>
            </w:r>
            <w:proofErr w:type="spellStart"/>
            <w:r w:rsidRPr="007C5EBA">
              <w:rPr>
                <w:sz w:val="20"/>
              </w:rPr>
              <w:t>nX</w:t>
            </w:r>
            <w:proofErr w:type="spellEnd"/>
            <w:r w:rsidRPr="007C5EBA">
              <w:rPr>
                <w:sz w:val="20"/>
              </w:rPr>
              <w:t xml:space="preserve"> and </w:t>
            </w:r>
            <w:proofErr w:type="spellStart"/>
            <w:r w:rsidRPr="007C5EBA">
              <w:rPr>
                <w:sz w:val="20"/>
              </w:rPr>
              <w:t>nY</w:t>
            </w:r>
            <w:proofErr w:type="spellEnd"/>
            <w:r w:rsidRPr="007C5EBA">
              <w:rPr>
                <w:sz w:val="20"/>
              </w:rPr>
              <w:t xml:space="preserve"> that are involved in dynamic Tx switching.</w:t>
            </w:r>
          </w:p>
        </w:tc>
      </w:tr>
    </w:tbl>
    <w:p w14:paraId="61702C96" w14:textId="77777777" w:rsidR="00044481" w:rsidRPr="003158BC" w:rsidRDefault="00044481" w:rsidP="00463936">
      <w:pPr>
        <w:rPr>
          <w:rFonts w:hint="eastAsia"/>
          <w:lang w:eastAsia="zh-CN"/>
        </w:rPr>
      </w:pPr>
    </w:p>
    <w:p w14:paraId="276B6BD5" w14:textId="77777777" w:rsidR="00054A22" w:rsidRPr="00235394" w:rsidRDefault="00080512" w:rsidP="003B164D">
      <w:pPr>
        <w:pStyle w:val="1"/>
        <w:rPr>
          <w:lang w:eastAsia="zh-CN"/>
        </w:rPr>
      </w:pPr>
      <w:r w:rsidRPr="004D3578">
        <w:br w:type="page"/>
      </w:r>
      <w:bookmarkStart w:id="62" w:name="_Toc180402459"/>
      <w:bookmarkStart w:id="63" w:name="_Toc19931845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64" w:name="historyclause"/>
      <w:bookmarkEnd w:id="62"/>
      <w:bookmarkEnd w:id="63"/>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sz w:val="16"/>
                <w:szCs w:val="16"/>
                <w:lang w:eastAsia="zh-CN"/>
              </w:rPr>
            </w:pPr>
            <w:r>
              <w:rPr>
                <w:rFonts w:hint="eastAsia"/>
                <w:sz w:val="16"/>
                <w:szCs w:val="16"/>
                <w:lang w:eastAsia="zh-CN"/>
              </w:rPr>
              <w:t>RAN4 #1</w:t>
            </w:r>
            <w:r>
              <w:rPr>
                <w:sz w:val="16"/>
                <w:szCs w:val="16"/>
                <w:lang w:eastAsia="zh-CN"/>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sz w:val="16"/>
                <w:szCs w:val="16"/>
                <w:lang w:eastAsia="zh-CN"/>
              </w:rPr>
            </w:pPr>
            <w:r w:rsidRPr="00060A12">
              <w:rPr>
                <w:sz w:val="16"/>
                <w:szCs w:val="16"/>
                <w:lang w:eastAsia="zh-CN"/>
              </w:rPr>
              <w:t>R4-2</w:t>
            </w:r>
            <w:r>
              <w:rPr>
                <w:sz w:val="16"/>
                <w:szCs w:val="16"/>
                <w:lang w:eastAsia="zh-CN"/>
              </w:rPr>
              <w:t>501106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7999EC3A" w:rsidR="00653396" w:rsidRDefault="00653396" w:rsidP="00653396">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w:t>
            </w:r>
            <w:r w:rsidR="004B6CDF">
              <w:rPr>
                <w:rFonts w:hint="eastAsia"/>
                <w:sz w:val="16"/>
                <w:szCs w:val="16"/>
                <w:lang w:eastAsia="zh-CN"/>
              </w:rPr>
              <w:t>s</w:t>
            </w:r>
            <w:r>
              <w:rPr>
                <w:sz w:val="16"/>
                <w:szCs w:val="16"/>
                <w:lang w:eastAsia="zh-CN"/>
              </w:rPr>
              <w:t xml:space="preserve"> from </w:t>
            </w:r>
            <w:r>
              <w:rPr>
                <w:rFonts w:hint="eastAsia"/>
                <w:sz w:val="16"/>
                <w:szCs w:val="16"/>
                <w:lang w:eastAsia="zh-CN"/>
              </w:rPr>
              <w:t>RAN4#1</w:t>
            </w:r>
            <w:r>
              <w:rPr>
                <w:sz w:val="16"/>
                <w:szCs w:val="16"/>
                <w:lang w:eastAsia="zh-CN"/>
              </w:rPr>
              <w:t>14</w:t>
            </w:r>
          </w:p>
          <w:p w14:paraId="523EF4F7" w14:textId="77777777" w:rsidR="00653396" w:rsidRDefault="00653396" w:rsidP="00653396">
            <w:pPr>
              <w:pStyle w:val="TAL"/>
              <w:rPr>
                <w:sz w:val="16"/>
                <w:szCs w:val="16"/>
                <w:lang w:eastAsia="zh-CN"/>
              </w:rPr>
            </w:pPr>
          </w:p>
          <w:p w14:paraId="70AD1167" w14:textId="77777777" w:rsidR="00653396" w:rsidRDefault="00653396" w:rsidP="00653396">
            <w:pPr>
              <w:pStyle w:val="TAL"/>
              <w:rPr>
                <w:sz w:val="16"/>
                <w:szCs w:val="16"/>
                <w:lang w:eastAsia="zh-CN"/>
              </w:rPr>
            </w:pPr>
            <w:r w:rsidRPr="00463501">
              <w:rPr>
                <w:sz w:val="16"/>
                <w:szCs w:val="16"/>
                <w:lang w:eastAsia="zh-CN"/>
              </w:rPr>
              <w:t>R4-2</w:t>
            </w:r>
            <w:r>
              <w:rPr>
                <w:sz w:val="16"/>
                <w:szCs w:val="16"/>
                <w:lang w:eastAsia="zh-CN"/>
              </w:rPr>
              <w:t>502837</w:t>
            </w:r>
            <w:r>
              <w:rPr>
                <w:rFonts w:hint="eastAsia"/>
                <w:sz w:val="16"/>
                <w:szCs w:val="16"/>
                <w:lang w:eastAsia="zh-CN"/>
              </w:rPr>
              <w:t>,</w:t>
            </w:r>
            <w:r>
              <w:rPr>
                <w:sz w:val="16"/>
                <w:szCs w:val="16"/>
                <w:lang w:eastAsia="zh-CN"/>
              </w:rPr>
              <w:t xml:space="preserve"> </w:t>
            </w:r>
            <w:r w:rsidRPr="00653396">
              <w:rPr>
                <w:sz w:val="16"/>
                <w:szCs w:val="16"/>
                <w:lang w:eastAsia="zh-CN"/>
              </w:rPr>
              <w:t>TP to 37.887 General part on the note for DL interruption for dynamic Tx switching</w:t>
            </w:r>
            <w:r>
              <w:rPr>
                <w:sz w:val="16"/>
                <w:szCs w:val="16"/>
                <w:lang w:eastAsia="zh-CN"/>
              </w:rPr>
              <w:t xml:space="preserve">, </w:t>
            </w:r>
            <w:r>
              <w:rPr>
                <w:rFonts w:hint="eastAsia"/>
                <w:sz w:val="16"/>
                <w:szCs w:val="16"/>
                <w:lang w:eastAsia="zh-CN"/>
              </w:rPr>
              <w:t>Apple</w:t>
            </w:r>
          </w:p>
          <w:p w14:paraId="33D2231C" w14:textId="126A52E4" w:rsidR="00653396" w:rsidRPr="00653396" w:rsidRDefault="00653396" w:rsidP="00653396">
            <w:pPr>
              <w:pStyle w:val="TAL"/>
              <w:rPr>
                <w:sz w:val="16"/>
                <w:szCs w:val="16"/>
                <w:lang w:eastAsia="zh-CN"/>
              </w:rPr>
            </w:pPr>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sz w:val="16"/>
                <w:szCs w:val="16"/>
                <w:lang w:eastAsia="zh-CN"/>
              </w:rPr>
            </w:pPr>
            <w:r>
              <w:rPr>
                <w:rFonts w:hint="eastAsia"/>
                <w:sz w:val="16"/>
                <w:szCs w:val="16"/>
                <w:lang w:eastAsia="zh-CN"/>
              </w:rPr>
              <w:t>0.0.</w:t>
            </w:r>
            <w:r>
              <w:rPr>
                <w:sz w:val="16"/>
                <w:szCs w:val="16"/>
                <w:lang w:eastAsia="zh-CN"/>
              </w:rPr>
              <w:t>4</w:t>
            </w:r>
          </w:p>
        </w:tc>
      </w:tr>
      <w:tr w:rsidR="00A0721C" w:rsidRPr="008245FE" w14:paraId="3BAE627F" w14:textId="77777777" w:rsidTr="00A0721C">
        <w:tc>
          <w:tcPr>
            <w:tcW w:w="800" w:type="dxa"/>
            <w:tcBorders>
              <w:top w:val="single" w:sz="6" w:space="0" w:color="auto"/>
              <w:left w:val="single" w:sz="6" w:space="0" w:color="auto"/>
              <w:bottom w:val="single" w:sz="6" w:space="0" w:color="auto"/>
              <w:right w:val="single" w:sz="6" w:space="0" w:color="auto"/>
            </w:tcBorders>
            <w:shd w:val="solid" w:color="FFFFFF" w:fill="auto"/>
          </w:tcPr>
          <w:p w14:paraId="6A19381D" w14:textId="712E8DFB" w:rsidR="00A0721C" w:rsidRDefault="00A0721C" w:rsidP="00A0721C">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A8FB1" w14:textId="1E7E8DD9" w:rsidR="00A0721C" w:rsidRDefault="00A0721C" w:rsidP="00A0721C">
            <w:pPr>
              <w:pStyle w:val="TAC"/>
              <w:jc w:val="left"/>
              <w:rPr>
                <w:sz w:val="16"/>
                <w:szCs w:val="16"/>
                <w:lang w:eastAsia="zh-CN"/>
              </w:rPr>
            </w:pPr>
            <w:r>
              <w:rPr>
                <w:rFonts w:hint="eastAsia"/>
                <w:sz w:val="16"/>
                <w:szCs w:val="16"/>
                <w:lang w:eastAsia="zh-CN"/>
              </w:rPr>
              <w:t>RAN4 #1</w:t>
            </w:r>
            <w:r>
              <w:rPr>
                <w:sz w:val="16"/>
                <w:szCs w:val="16"/>
                <w:lang w:eastAsia="zh-CN"/>
              </w:rPr>
              <w:t>14bis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76D5E" w14:textId="3B41B521" w:rsidR="00A0721C" w:rsidRPr="00060A12" w:rsidRDefault="00A0721C" w:rsidP="00A0721C">
            <w:pPr>
              <w:pStyle w:val="TAC"/>
              <w:jc w:val="left"/>
              <w:rPr>
                <w:sz w:val="16"/>
                <w:szCs w:val="16"/>
                <w:lang w:eastAsia="zh-CN"/>
              </w:rPr>
            </w:pPr>
            <w:r w:rsidRPr="00060A12">
              <w:rPr>
                <w:sz w:val="16"/>
                <w:szCs w:val="16"/>
                <w:lang w:eastAsia="zh-CN"/>
              </w:rPr>
              <w:t>R4-2</w:t>
            </w:r>
            <w:r>
              <w:rPr>
                <w:sz w:val="16"/>
                <w:szCs w:val="16"/>
                <w:lang w:eastAsia="zh-CN"/>
              </w:rPr>
              <w:t>503781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707C" w14:textId="77777777" w:rsidR="00A0721C" w:rsidRPr="008245FE" w:rsidRDefault="00A0721C" w:rsidP="00022F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2DE0" w14:textId="77777777" w:rsidR="00A0721C" w:rsidRPr="008245FE" w:rsidRDefault="00A0721C" w:rsidP="00022F7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7A246" w14:textId="77777777" w:rsidR="00A0721C" w:rsidRPr="008245FE" w:rsidRDefault="00A0721C" w:rsidP="00A0721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1E3D" w14:textId="43FEC623" w:rsidR="00A0721C" w:rsidRDefault="00A0721C" w:rsidP="00022F71">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14bis</w:t>
            </w:r>
          </w:p>
          <w:p w14:paraId="1469E4FA" w14:textId="77777777" w:rsidR="00A0721C" w:rsidRDefault="00A0721C" w:rsidP="00022F71">
            <w:pPr>
              <w:pStyle w:val="TAL"/>
              <w:rPr>
                <w:sz w:val="16"/>
                <w:szCs w:val="16"/>
                <w:lang w:eastAsia="zh-CN"/>
              </w:rPr>
            </w:pPr>
          </w:p>
          <w:p w14:paraId="3FDFF174" w14:textId="227E1127" w:rsidR="00A0721C" w:rsidRPr="00653396" w:rsidRDefault="00A0721C" w:rsidP="00022F71">
            <w:pPr>
              <w:pStyle w:val="TAL"/>
              <w:rPr>
                <w:sz w:val="16"/>
                <w:szCs w:val="16"/>
                <w:lang w:eastAsia="zh-CN"/>
              </w:rPr>
            </w:pPr>
            <w:r w:rsidRPr="00A0721C">
              <w:rPr>
                <w:sz w:val="16"/>
                <w:szCs w:val="16"/>
                <w:lang w:eastAsia="zh-CN"/>
              </w:rPr>
              <w:t>R4-2503782</w:t>
            </w:r>
            <w:r>
              <w:rPr>
                <w:sz w:val="16"/>
                <w:szCs w:val="16"/>
                <w:lang w:eastAsia="zh-CN"/>
              </w:rPr>
              <w:t xml:space="preserve">, </w:t>
            </w:r>
            <w:r w:rsidRPr="00A0721C">
              <w:rPr>
                <w:sz w:val="16"/>
                <w:szCs w:val="16"/>
                <w:lang w:eastAsia="zh-CN"/>
              </w:rPr>
              <w:t>TP to 37.887: DL interruption clarification for CA_n3-n5-n78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C23D" w14:textId="0C728609" w:rsidR="00A0721C" w:rsidRDefault="00A0721C" w:rsidP="00A0721C">
            <w:pPr>
              <w:pStyle w:val="TAC"/>
              <w:jc w:val="left"/>
              <w:rPr>
                <w:sz w:val="16"/>
                <w:szCs w:val="16"/>
                <w:lang w:eastAsia="zh-CN"/>
              </w:rPr>
            </w:pPr>
            <w:r>
              <w:rPr>
                <w:rFonts w:hint="eastAsia"/>
                <w:sz w:val="16"/>
                <w:szCs w:val="16"/>
                <w:lang w:eastAsia="zh-CN"/>
              </w:rPr>
              <w:t>0.0.</w:t>
            </w:r>
            <w:r w:rsidR="00B72CDC">
              <w:rPr>
                <w:sz w:val="16"/>
                <w:szCs w:val="16"/>
                <w:lang w:eastAsia="zh-CN"/>
              </w:rPr>
              <w:t>5</w:t>
            </w:r>
          </w:p>
        </w:tc>
      </w:tr>
      <w:tr w:rsidR="00FC4264" w:rsidRPr="008245FE" w14:paraId="4500BA0A" w14:textId="77777777" w:rsidTr="00FC4264">
        <w:tc>
          <w:tcPr>
            <w:tcW w:w="800" w:type="dxa"/>
            <w:tcBorders>
              <w:top w:val="single" w:sz="6" w:space="0" w:color="auto"/>
              <w:left w:val="single" w:sz="6" w:space="0" w:color="auto"/>
              <w:bottom w:val="single" w:sz="6" w:space="0" w:color="auto"/>
              <w:right w:val="single" w:sz="6" w:space="0" w:color="auto"/>
            </w:tcBorders>
            <w:shd w:val="solid" w:color="FFFFFF" w:fill="auto"/>
          </w:tcPr>
          <w:p w14:paraId="2E9FA141" w14:textId="3A81C868" w:rsidR="00FC4264" w:rsidRDefault="00FC4264" w:rsidP="00B959DA">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A1859" w14:textId="70D32CFE" w:rsidR="00FC4264" w:rsidRDefault="00FC4264" w:rsidP="00B959DA">
            <w:pPr>
              <w:pStyle w:val="TAC"/>
              <w:jc w:val="left"/>
              <w:rPr>
                <w:sz w:val="16"/>
                <w:szCs w:val="16"/>
                <w:lang w:eastAsia="zh-CN"/>
              </w:rPr>
            </w:pPr>
            <w:r>
              <w:rPr>
                <w:rFonts w:hint="eastAsia"/>
                <w:sz w:val="16"/>
                <w:szCs w:val="16"/>
                <w:lang w:eastAsia="zh-CN"/>
              </w:rPr>
              <w:t>RAN4 #1</w:t>
            </w:r>
            <w:r>
              <w:rPr>
                <w:sz w:val="16"/>
                <w:szCs w:val="16"/>
                <w:lang w:eastAsia="zh-CN"/>
              </w:rPr>
              <w:t>15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4F116" w14:textId="050B2162" w:rsidR="00FC4264" w:rsidRPr="00060A12" w:rsidRDefault="00B456A5" w:rsidP="00B959DA">
            <w:pPr>
              <w:pStyle w:val="TAC"/>
              <w:jc w:val="left"/>
              <w:rPr>
                <w:sz w:val="16"/>
                <w:szCs w:val="16"/>
                <w:lang w:eastAsia="zh-CN"/>
              </w:rPr>
            </w:pPr>
            <w:r w:rsidRPr="00B456A5">
              <w:rPr>
                <w:sz w:val="16"/>
                <w:szCs w:val="16"/>
                <w:lang w:eastAsia="zh-CN"/>
              </w:rPr>
              <w:t>R4-2506999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C244" w14:textId="77777777" w:rsidR="00FC4264" w:rsidRPr="008245FE" w:rsidRDefault="00FC4264" w:rsidP="00B959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68C68" w14:textId="77777777" w:rsidR="00FC4264" w:rsidRPr="008245FE" w:rsidRDefault="00FC4264" w:rsidP="00B959D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6C98" w14:textId="77777777" w:rsidR="00FC4264" w:rsidRPr="008245FE" w:rsidRDefault="00FC4264" w:rsidP="00B959DA">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3AB89" w14:textId="122EC81F" w:rsidR="00FC4264" w:rsidRDefault="00FC4264" w:rsidP="00B959DA">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911836">
              <w:rPr>
                <w:sz w:val="16"/>
                <w:szCs w:val="16"/>
                <w:lang w:eastAsia="zh-CN"/>
              </w:rPr>
              <w:t>5</w:t>
            </w:r>
          </w:p>
          <w:p w14:paraId="61584F9B" w14:textId="77777777" w:rsidR="00FC4264" w:rsidRDefault="00FC4264" w:rsidP="00B959DA">
            <w:pPr>
              <w:pStyle w:val="TAL"/>
              <w:rPr>
                <w:sz w:val="16"/>
                <w:szCs w:val="16"/>
                <w:lang w:eastAsia="zh-CN"/>
              </w:rPr>
            </w:pPr>
          </w:p>
          <w:p w14:paraId="13F2C6ED" w14:textId="3F261416" w:rsidR="00FC4264" w:rsidRPr="00653396" w:rsidRDefault="00FC4264" w:rsidP="00B959DA">
            <w:pPr>
              <w:pStyle w:val="TAL"/>
              <w:rPr>
                <w:sz w:val="16"/>
                <w:szCs w:val="16"/>
                <w:lang w:eastAsia="zh-CN"/>
              </w:rPr>
            </w:pPr>
            <w:r w:rsidRPr="00A0721C">
              <w:rPr>
                <w:sz w:val="16"/>
                <w:szCs w:val="16"/>
                <w:lang w:eastAsia="zh-CN"/>
              </w:rPr>
              <w:t>R4-250</w:t>
            </w:r>
            <w:r w:rsidR="00660CC9">
              <w:rPr>
                <w:sz w:val="16"/>
                <w:szCs w:val="16"/>
                <w:lang w:eastAsia="zh-CN"/>
              </w:rPr>
              <w:t>7000</w:t>
            </w:r>
            <w:r>
              <w:rPr>
                <w:sz w:val="16"/>
                <w:szCs w:val="16"/>
                <w:lang w:eastAsia="zh-CN"/>
              </w:rPr>
              <w:t xml:space="preserve">, </w:t>
            </w:r>
            <w:r w:rsidRPr="00A0721C">
              <w:rPr>
                <w:sz w:val="16"/>
                <w:szCs w:val="16"/>
                <w:lang w:eastAsia="zh-CN"/>
              </w:rPr>
              <w:t xml:space="preserve">TP to 37.887: DL interruption clarification </w:t>
            </w:r>
            <w:r w:rsidR="00660CC9" w:rsidRPr="00660CC9">
              <w:rPr>
                <w:sz w:val="16"/>
                <w:szCs w:val="16"/>
                <w:lang w:eastAsia="zh-CN"/>
              </w:rPr>
              <w:t>for CA_n1-n3-n5-n78 for 4 bands</w:t>
            </w:r>
            <w:r w:rsidRPr="00A0721C">
              <w:rPr>
                <w:sz w:val="16"/>
                <w:szCs w:val="16"/>
                <w:lang w:eastAsia="zh-CN"/>
              </w:rPr>
              <w:t xml:space="preserve">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62EDD" w14:textId="3B2A3431" w:rsidR="00FC4264" w:rsidRDefault="00FC4264" w:rsidP="00B959DA">
            <w:pPr>
              <w:pStyle w:val="TAC"/>
              <w:jc w:val="left"/>
              <w:rPr>
                <w:sz w:val="16"/>
                <w:szCs w:val="16"/>
                <w:lang w:eastAsia="zh-CN"/>
              </w:rPr>
            </w:pPr>
            <w:r>
              <w:rPr>
                <w:rFonts w:hint="eastAsia"/>
                <w:sz w:val="16"/>
                <w:szCs w:val="16"/>
                <w:lang w:eastAsia="zh-CN"/>
              </w:rPr>
              <w:t>0.0.</w:t>
            </w:r>
            <w:r w:rsidR="00911836">
              <w:rPr>
                <w:sz w:val="16"/>
                <w:szCs w:val="16"/>
                <w:lang w:eastAsia="zh-CN"/>
              </w:rPr>
              <w:t>6</w:t>
            </w:r>
          </w:p>
        </w:tc>
      </w:tr>
      <w:tr w:rsidR="002711CF" w:rsidRPr="008245FE" w14:paraId="5A4D3271" w14:textId="77777777" w:rsidTr="00FC4264">
        <w:tc>
          <w:tcPr>
            <w:tcW w:w="800" w:type="dxa"/>
            <w:tcBorders>
              <w:top w:val="single" w:sz="6" w:space="0" w:color="auto"/>
              <w:left w:val="single" w:sz="6" w:space="0" w:color="auto"/>
              <w:bottom w:val="single" w:sz="6" w:space="0" w:color="auto"/>
              <w:right w:val="single" w:sz="6" w:space="0" w:color="auto"/>
            </w:tcBorders>
            <w:shd w:val="solid" w:color="FFFFFF" w:fill="auto"/>
          </w:tcPr>
          <w:p w14:paraId="3D19B64E" w14:textId="682969BD" w:rsidR="002711CF" w:rsidRDefault="002711CF" w:rsidP="00B959DA">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9C30" w14:textId="7B011782" w:rsidR="002711CF" w:rsidRDefault="002711CF" w:rsidP="00B959DA">
            <w:pPr>
              <w:pStyle w:val="TAC"/>
              <w:jc w:val="left"/>
              <w:rPr>
                <w:sz w:val="16"/>
                <w:szCs w:val="16"/>
                <w:lang w:eastAsia="zh-CN"/>
              </w:rPr>
            </w:pPr>
            <w:r>
              <w:rPr>
                <w:rFonts w:hint="eastAsia"/>
                <w:sz w:val="16"/>
                <w:szCs w:val="16"/>
                <w:lang w:eastAsia="zh-CN"/>
              </w:rPr>
              <w:t>R</w:t>
            </w:r>
            <w:r>
              <w:rPr>
                <w:sz w:val="16"/>
                <w:szCs w:val="16"/>
                <w:lang w:eastAsia="zh-CN"/>
              </w:rPr>
              <w:t>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BACB6" w14:textId="4E1645B7" w:rsidR="002711CF" w:rsidRPr="00B456A5" w:rsidRDefault="002711CF" w:rsidP="00B959DA">
            <w:pPr>
              <w:pStyle w:val="TAC"/>
              <w:jc w:val="left"/>
              <w:rPr>
                <w:sz w:val="16"/>
                <w:szCs w:val="16"/>
                <w:lang w:eastAsia="zh-CN"/>
              </w:rPr>
            </w:pPr>
            <w:r>
              <w:rPr>
                <w:rFonts w:hint="eastAsia"/>
                <w:sz w:val="16"/>
                <w:szCs w:val="16"/>
                <w:lang w:eastAsia="zh-CN"/>
              </w:rPr>
              <w:t>R</w:t>
            </w:r>
            <w:r>
              <w:rPr>
                <w:sz w:val="16"/>
                <w:szCs w:val="16"/>
                <w:lang w:eastAsia="zh-CN"/>
              </w:rPr>
              <w:t>P-25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DA2B4" w14:textId="77777777" w:rsidR="002711CF" w:rsidRPr="008245FE" w:rsidRDefault="002711CF" w:rsidP="00B959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8C09" w14:textId="77777777" w:rsidR="002711CF" w:rsidRPr="008245FE" w:rsidRDefault="002711CF" w:rsidP="00B959D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41B66" w14:textId="77777777" w:rsidR="002711CF" w:rsidRPr="008245FE" w:rsidRDefault="002711CF" w:rsidP="00B959DA">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BE1B5" w14:textId="4F2BB3A9" w:rsidR="002711CF" w:rsidRDefault="002711CF" w:rsidP="00B959DA">
            <w:pPr>
              <w:pStyle w:val="TAL"/>
              <w:rPr>
                <w:sz w:val="16"/>
                <w:szCs w:val="16"/>
                <w:lang w:eastAsia="zh-CN"/>
              </w:rPr>
            </w:pPr>
            <w:r>
              <w:rPr>
                <w:rFonts w:hint="eastAsia"/>
                <w:sz w:val="16"/>
                <w:szCs w:val="16"/>
                <w:lang w:eastAsia="zh-CN"/>
              </w:rPr>
              <w:t>Editorial correction and change history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ECBCC" w14:textId="2ABC2348" w:rsidR="002711CF" w:rsidRDefault="002711CF" w:rsidP="00B959DA">
            <w:pPr>
              <w:pStyle w:val="TAC"/>
              <w:jc w:val="left"/>
              <w:rPr>
                <w:sz w:val="16"/>
                <w:szCs w:val="16"/>
                <w:lang w:eastAsia="zh-CN"/>
              </w:rPr>
            </w:pPr>
            <w:r>
              <w:rPr>
                <w:rFonts w:hint="eastAsia"/>
                <w:sz w:val="16"/>
                <w:szCs w:val="16"/>
                <w:lang w:eastAsia="zh-CN"/>
              </w:rPr>
              <w:t>1</w:t>
            </w:r>
            <w:r>
              <w:rPr>
                <w:sz w:val="16"/>
                <w:szCs w:val="16"/>
                <w:lang w:eastAsia="zh-CN"/>
              </w:rPr>
              <w:t>.0.0</w:t>
            </w:r>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8658F" w14:textId="77777777" w:rsidR="006B15F8" w:rsidRDefault="006B15F8">
      <w:r>
        <w:separator/>
      </w:r>
    </w:p>
  </w:endnote>
  <w:endnote w:type="continuationSeparator" w:id="0">
    <w:p w14:paraId="07B0F2FF" w14:textId="77777777" w:rsidR="006B15F8" w:rsidRDefault="006B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396DC" w14:textId="77777777" w:rsidR="006B15F8" w:rsidRDefault="006B15F8">
      <w:r>
        <w:separator/>
      </w:r>
    </w:p>
  </w:footnote>
  <w:footnote w:type="continuationSeparator" w:id="0">
    <w:p w14:paraId="4AA24E87" w14:textId="77777777" w:rsidR="006B15F8" w:rsidRDefault="006B1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447BFDCB"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D82">
      <w:rPr>
        <w:rFonts w:ascii="Arial" w:hAnsi="Arial" w:cs="Arial"/>
        <w:b/>
        <w:noProof/>
        <w:sz w:val="18"/>
        <w:szCs w:val="18"/>
      </w:rPr>
      <w:t>3GPP TR 37.887 V1.0.0 (2025-06)</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76B513C0"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D82">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289A"/>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18F0"/>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C2A"/>
    <w:rsid w:val="00185E20"/>
    <w:rsid w:val="001908E5"/>
    <w:rsid w:val="00192717"/>
    <w:rsid w:val="001936E8"/>
    <w:rsid w:val="00195D92"/>
    <w:rsid w:val="001964D4"/>
    <w:rsid w:val="001A14E7"/>
    <w:rsid w:val="001A3668"/>
    <w:rsid w:val="001A4C42"/>
    <w:rsid w:val="001A7420"/>
    <w:rsid w:val="001A7EC8"/>
    <w:rsid w:val="001B3829"/>
    <w:rsid w:val="001B6637"/>
    <w:rsid w:val="001B7C19"/>
    <w:rsid w:val="001C21C3"/>
    <w:rsid w:val="001C5A8D"/>
    <w:rsid w:val="001D02C2"/>
    <w:rsid w:val="001D160E"/>
    <w:rsid w:val="001D2D82"/>
    <w:rsid w:val="001D52E9"/>
    <w:rsid w:val="001D6EAC"/>
    <w:rsid w:val="001E1C2F"/>
    <w:rsid w:val="001E3128"/>
    <w:rsid w:val="001E777B"/>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11CF"/>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C6766"/>
    <w:rsid w:val="002E00EE"/>
    <w:rsid w:val="002E50BF"/>
    <w:rsid w:val="00300216"/>
    <w:rsid w:val="0030633C"/>
    <w:rsid w:val="003158BC"/>
    <w:rsid w:val="00316C0D"/>
    <w:rsid w:val="003172DC"/>
    <w:rsid w:val="0032101C"/>
    <w:rsid w:val="0032397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197D"/>
    <w:rsid w:val="003C3971"/>
    <w:rsid w:val="003D10BE"/>
    <w:rsid w:val="003E2A6E"/>
    <w:rsid w:val="003E48FF"/>
    <w:rsid w:val="003E7146"/>
    <w:rsid w:val="003F2BAF"/>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4CF"/>
    <w:rsid w:val="00465515"/>
    <w:rsid w:val="00467349"/>
    <w:rsid w:val="004715E3"/>
    <w:rsid w:val="004721EE"/>
    <w:rsid w:val="00481093"/>
    <w:rsid w:val="00481B59"/>
    <w:rsid w:val="00483445"/>
    <w:rsid w:val="00490BB9"/>
    <w:rsid w:val="00496A78"/>
    <w:rsid w:val="004A09D3"/>
    <w:rsid w:val="004A0B52"/>
    <w:rsid w:val="004A266B"/>
    <w:rsid w:val="004A30DD"/>
    <w:rsid w:val="004A4254"/>
    <w:rsid w:val="004B42F3"/>
    <w:rsid w:val="004B6CDF"/>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084F"/>
    <w:rsid w:val="005B1369"/>
    <w:rsid w:val="005B64E9"/>
    <w:rsid w:val="005C574E"/>
    <w:rsid w:val="005C647F"/>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396"/>
    <w:rsid w:val="00653EF8"/>
    <w:rsid w:val="00660CC9"/>
    <w:rsid w:val="00660EB3"/>
    <w:rsid w:val="00664CB8"/>
    <w:rsid w:val="00671D08"/>
    <w:rsid w:val="006720CB"/>
    <w:rsid w:val="00674143"/>
    <w:rsid w:val="0067452A"/>
    <w:rsid w:val="006746BF"/>
    <w:rsid w:val="00675324"/>
    <w:rsid w:val="006919A0"/>
    <w:rsid w:val="00692FD9"/>
    <w:rsid w:val="00693306"/>
    <w:rsid w:val="00695847"/>
    <w:rsid w:val="006A323F"/>
    <w:rsid w:val="006A7C14"/>
    <w:rsid w:val="006B0BAF"/>
    <w:rsid w:val="006B15F8"/>
    <w:rsid w:val="006B30D0"/>
    <w:rsid w:val="006B438A"/>
    <w:rsid w:val="006C3D95"/>
    <w:rsid w:val="006D3A5A"/>
    <w:rsid w:val="006E011F"/>
    <w:rsid w:val="006E094E"/>
    <w:rsid w:val="006E5C86"/>
    <w:rsid w:val="006F736E"/>
    <w:rsid w:val="00701116"/>
    <w:rsid w:val="00701600"/>
    <w:rsid w:val="0070431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557D"/>
    <w:rsid w:val="008279EB"/>
    <w:rsid w:val="00830419"/>
    <w:rsid w:val="00830747"/>
    <w:rsid w:val="008316FE"/>
    <w:rsid w:val="00835C35"/>
    <w:rsid w:val="00845A04"/>
    <w:rsid w:val="0085251D"/>
    <w:rsid w:val="00856636"/>
    <w:rsid w:val="00863360"/>
    <w:rsid w:val="00863947"/>
    <w:rsid w:val="008678C3"/>
    <w:rsid w:val="00873B6C"/>
    <w:rsid w:val="008768CA"/>
    <w:rsid w:val="008806EE"/>
    <w:rsid w:val="00880E26"/>
    <w:rsid w:val="0089620C"/>
    <w:rsid w:val="008A74DF"/>
    <w:rsid w:val="008A7FC8"/>
    <w:rsid w:val="008B1478"/>
    <w:rsid w:val="008B238B"/>
    <w:rsid w:val="008C384C"/>
    <w:rsid w:val="008D700B"/>
    <w:rsid w:val="008E5D32"/>
    <w:rsid w:val="0090271F"/>
    <w:rsid w:val="00902E23"/>
    <w:rsid w:val="009114D7"/>
    <w:rsid w:val="00911836"/>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87BA5"/>
    <w:rsid w:val="009953D4"/>
    <w:rsid w:val="00997F47"/>
    <w:rsid w:val="009B3C03"/>
    <w:rsid w:val="009B7951"/>
    <w:rsid w:val="009C06FC"/>
    <w:rsid w:val="009C20E6"/>
    <w:rsid w:val="009D3CD3"/>
    <w:rsid w:val="009D4E2A"/>
    <w:rsid w:val="009D5C42"/>
    <w:rsid w:val="009D6082"/>
    <w:rsid w:val="009D6BC0"/>
    <w:rsid w:val="009E5E25"/>
    <w:rsid w:val="009E5EC3"/>
    <w:rsid w:val="009F11A2"/>
    <w:rsid w:val="009F37B7"/>
    <w:rsid w:val="00A034C5"/>
    <w:rsid w:val="00A06654"/>
    <w:rsid w:val="00A0721C"/>
    <w:rsid w:val="00A10F02"/>
    <w:rsid w:val="00A12C81"/>
    <w:rsid w:val="00A14B52"/>
    <w:rsid w:val="00A16442"/>
    <w:rsid w:val="00A164B4"/>
    <w:rsid w:val="00A20707"/>
    <w:rsid w:val="00A22EA6"/>
    <w:rsid w:val="00A26956"/>
    <w:rsid w:val="00A270B6"/>
    <w:rsid w:val="00A27486"/>
    <w:rsid w:val="00A27E4F"/>
    <w:rsid w:val="00A377BD"/>
    <w:rsid w:val="00A4310A"/>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1BA4"/>
    <w:rsid w:val="00B06FA2"/>
    <w:rsid w:val="00B15449"/>
    <w:rsid w:val="00B1665C"/>
    <w:rsid w:val="00B17E85"/>
    <w:rsid w:val="00B20BB6"/>
    <w:rsid w:val="00B33817"/>
    <w:rsid w:val="00B342EC"/>
    <w:rsid w:val="00B34A6F"/>
    <w:rsid w:val="00B401D6"/>
    <w:rsid w:val="00B43D21"/>
    <w:rsid w:val="00B44F1E"/>
    <w:rsid w:val="00B456A5"/>
    <w:rsid w:val="00B4656B"/>
    <w:rsid w:val="00B508B8"/>
    <w:rsid w:val="00B52FE9"/>
    <w:rsid w:val="00B540CF"/>
    <w:rsid w:val="00B5448F"/>
    <w:rsid w:val="00B565CA"/>
    <w:rsid w:val="00B72CDC"/>
    <w:rsid w:val="00B74F64"/>
    <w:rsid w:val="00B87B53"/>
    <w:rsid w:val="00B92FDB"/>
    <w:rsid w:val="00B93086"/>
    <w:rsid w:val="00B932D5"/>
    <w:rsid w:val="00B97143"/>
    <w:rsid w:val="00B97F9A"/>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33468"/>
    <w:rsid w:val="00C42275"/>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2FDA"/>
    <w:rsid w:val="00CB3365"/>
    <w:rsid w:val="00CB583A"/>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9134D"/>
    <w:rsid w:val="00D93707"/>
    <w:rsid w:val="00D96006"/>
    <w:rsid w:val="00DA3AA8"/>
    <w:rsid w:val="00DA7A03"/>
    <w:rsid w:val="00DB0E15"/>
    <w:rsid w:val="00DB1818"/>
    <w:rsid w:val="00DC103F"/>
    <w:rsid w:val="00DC181B"/>
    <w:rsid w:val="00DC309B"/>
    <w:rsid w:val="00DC4DA2"/>
    <w:rsid w:val="00DD1185"/>
    <w:rsid w:val="00DD2AE0"/>
    <w:rsid w:val="00DD48A0"/>
    <w:rsid w:val="00DD4C17"/>
    <w:rsid w:val="00DD74A5"/>
    <w:rsid w:val="00DE179D"/>
    <w:rsid w:val="00DE65B2"/>
    <w:rsid w:val="00DE7F11"/>
    <w:rsid w:val="00DF2B1F"/>
    <w:rsid w:val="00DF2DB7"/>
    <w:rsid w:val="00DF38DB"/>
    <w:rsid w:val="00DF62CD"/>
    <w:rsid w:val="00DF6E77"/>
    <w:rsid w:val="00E0128A"/>
    <w:rsid w:val="00E03B4C"/>
    <w:rsid w:val="00E0464B"/>
    <w:rsid w:val="00E07074"/>
    <w:rsid w:val="00E14C9F"/>
    <w:rsid w:val="00E14EA4"/>
    <w:rsid w:val="00E16509"/>
    <w:rsid w:val="00E16BC0"/>
    <w:rsid w:val="00E263D7"/>
    <w:rsid w:val="00E32927"/>
    <w:rsid w:val="00E36D50"/>
    <w:rsid w:val="00E377F6"/>
    <w:rsid w:val="00E44582"/>
    <w:rsid w:val="00E44CBD"/>
    <w:rsid w:val="00E50842"/>
    <w:rsid w:val="00E758DB"/>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1995"/>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4335"/>
    <w:rsid w:val="00FB71F8"/>
    <w:rsid w:val="00FC1192"/>
    <w:rsid w:val="00FC4264"/>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41238437">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10</Pages>
  <Words>2697</Words>
  <Characters>14109</Characters>
  <Application>Microsoft Office Word</Application>
  <DocSecurity>0</DocSecurity>
  <Lines>440</Lines>
  <Paragraphs>323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246</cp:revision>
  <cp:lastPrinted>2019-02-25T14:05:00Z</cp:lastPrinted>
  <dcterms:created xsi:type="dcterms:W3CDTF">2022-03-17T07:57:00Z</dcterms:created>
  <dcterms:modified xsi:type="dcterms:W3CDTF">2025-05-28T01:59:00Z</dcterms:modified>
</cp:coreProperties>
</file>